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00E54" w14:textId="7B63D08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E41F36">
        <w:rPr>
          <w:b/>
          <w:noProof/>
          <w:sz w:val="24"/>
        </w:rPr>
        <w:fldChar w:fldCharType="begin"/>
      </w:r>
      <w:r w:rsidRPr="00E41F36">
        <w:rPr>
          <w:b/>
          <w:noProof/>
          <w:sz w:val="24"/>
        </w:rPr>
        <w:instrText xml:space="preserve"> DOCPROPERTY  MtgSeq  \* MERGEFORMAT </w:instrText>
      </w:r>
      <w:r w:rsidRPr="00E41F36">
        <w:rPr>
          <w:b/>
          <w:noProof/>
          <w:sz w:val="24"/>
        </w:rPr>
        <w:fldChar w:fldCharType="separate"/>
      </w:r>
      <w:r w:rsidR="00E41F36" w:rsidRPr="00E41F36">
        <w:rPr>
          <w:b/>
          <w:noProof/>
          <w:sz w:val="24"/>
        </w:rPr>
        <w:t>45-</w:t>
      </w:r>
      <w:r w:rsidR="000B42A0" w:rsidRPr="00E41F36">
        <w:rPr>
          <w:b/>
          <w:noProof/>
          <w:sz w:val="24"/>
        </w:rPr>
        <w:t>bis</w:t>
      </w:r>
      <w:r w:rsidRPr="00E41F36">
        <w:rPr>
          <w:b/>
        </w:rPr>
        <w:fldChar w:fldCharType="end"/>
      </w:r>
      <w:r w:rsidR="00E41F36" w:rsidRPr="00E41F36">
        <w:rPr>
          <w:b/>
        </w:rPr>
        <w:t>-e</w:t>
      </w:r>
      <w:r w:rsidR="001E41F3">
        <w:rPr>
          <w:b/>
          <w:i/>
          <w:noProof/>
          <w:sz w:val="28"/>
        </w:rPr>
        <w:tab/>
      </w:r>
      <w:r w:rsidR="00C62A0A" w:rsidRPr="00C62A0A">
        <w:rPr>
          <w:b/>
          <w:i/>
          <w:noProof/>
          <w:sz w:val="28"/>
        </w:rPr>
        <w:t>S6-212326</w:t>
      </w:r>
    </w:p>
    <w:p w14:paraId="57E26AA1" w14:textId="5D251AC4" w:rsidR="001E41F3" w:rsidRDefault="00E41F36" w:rsidP="00B068A1">
      <w:pPr>
        <w:pStyle w:val="CRCoverPage"/>
        <w:tabs>
          <w:tab w:val="right" w:pos="9639"/>
        </w:tabs>
        <w:outlineLvl w:val="0"/>
        <w:rPr>
          <w:b/>
          <w:noProof/>
          <w:sz w:val="24"/>
        </w:rPr>
      </w:pPr>
      <w:r>
        <w:rPr>
          <w:b/>
          <w:noProof/>
          <w:sz w:val="24"/>
        </w:rPr>
        <w:t>e-meeting</w:t>
      </w:r>
      <w:r w:rsidR="005E65C0">
        <w:rPr>
          <w:b/>
          <w:noProof/>
          <w:sz w:val="24"/>
        </w:rPr>
        <w:t xml:space="preserve">, </w:t>
      </w:r>
      <w:r w:rsidR="00826064" w:rsidRPr="00826064">
        <w:rPr>
          <w:b/>
          <w:noProof/>
          <w:sz w:val="24"/>
          <w:lang w:eastAsia="zh-CN"/>
        </w:rPr>
        <w:t>October 1</w:t>
      </w:r>
      <w:r w:rsidR="000B42A0">
        <w:rPr>
          <w:b/>
          <w:noProof/>
          <w:sz w:val="24"/>
          <w:lang w:eastAsia="zh-CN"/>
        </w:rPr>
        <w:t>1</w:t>
      </w:r>
      <w:r w:rsidR="00826064" w:rsidRPr="00826064">
        <w:rPr>
          <w:b/>
          <w:noProof/>
          <w:sz w:val="24"/>
          <w:lang w:eastAsia="zh-CN"/>
        </w:rPr>
        <w:t xml:space="preserve"> – </w:t>
      </w:r>
      <w:r w:rsidR="000B42A0">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w:t>
      </w:r>
      <w:r w:rsidR="000B42A0">
        <w:rPr>
          <w:rFonts w:cs="Arial"/>
          <w:b/>
          <w:bCs/>
          <w:color w:val="0000FF"/>
        </w:rPr>
        <w:t>6</w:t>
      </w:r>
      <w:r w:rsidR="00C33231">
        <w:rPr>
          <w:rFonts w:cs="Arial"/>
          <w:b/>
          <w:bCs/>
          <w:color w:val="0000FF"/>
        </w:rPr>
        <w:t>-2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2DC7" w14:textId="77777777" w:rsidTr="00547111">
        <w:tc>
          <w:tcPr>
            <w:tcW w:w="9641" w:type="dxa"/>
            <w:gridSpan w:val="9"/>
            <w:tcBorders>
              <w:top w:val="single" w:sz="4" w:space="0" w:color="auto"/>
              <w:left w:val="single" w:sz="4" w:space="0" w:color="auto"/>
              <w:right w:val="single" w:sz="4" w:space="0" w:color="auto"/>
            </w:tcBorders>
          </w:tcPr>
          <w:p w14:paraId="2421929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BB5576" w14:textId="77777777" w:rsidTr="00547111">
        <w:tc>
          <w:tcPr>
            <w:tcW w:w="9641" w:type="dxa"/>
            <w:gridSpan w:val="9"/>
            <w:tcBorders>
              <w:left w:val="single" w:sz="4" w:space="0" w:color="auto"/>
              <w:right w:val="single" w:sz="4" w:space="0" w:color="auto"/>
            </w:tcBorders>
          </w:tcPr>
          <w:p w14:paraId="4346085B" w14:textId="77777777" w:rsidR="001E41F3" w:rsidRDefault="001E41F3">
            <w:pPr>
              <w:pStyle w:val="CRCoverPage"/>
              <w:spacing w:after="0"/>
              <w:jc w:val="center"/>
              <w:rPr>
                <w:noProof/>
              </w:rPr>
            </w:pPr>
            <w:r>
              <w:rPr>
                <w:b/>
                <w:noProof/>
                <w:sz w:val="32"/>
              </w:rPr>
              <w:t>CHANGE REQUEST</w:t>
            </w:r>
          </w:p>
        </w:tc>
      </w:tr>
      <w:tr w:rsidR="001E41F3" w14:paraId="3B655DFC" w14:textId="77777777" w:rsidTr="00547111">
        <w:tc>
          <w:tcPr>
            <w:tcW w:w="9641" w:type="dxa"/>
            <w:gridSpan w:val="9"/>
            <w:tcBorders>
              <w:left w:val="single" w:sz="4" w:space="0" w:color="auto"/>
              <w:right w:val="single" w:sz="4" w:space="0" w:color="auto"/>
            </w:tcBorders>
          </w:tcPr>
          <w:p w14:paraId="5DCA77DE" w14:textId="77777777" w:rsidR="001E41F3" w:rsidRDefault="001E41F3">
            <w:pPr>
              <w:pStyle w:val="CRCoverPage"/>
              <w:spacing w:after="0"/>
              <w:rPr>
                <w:noProof/>
                <w:sz w:val="8"/>
                <w:szCs w:val="8"/>
              </w:rPr>
            </w:pPr>
          </w:p>
        </w:tc>
      </w:tr>
      <w:tr w:rsidR="001E41F3" w14:paraId="1A67827A" w14:textId="77777777" w:rsidTr="00547111">
        <w:tc>
          <w:tcPr>
            <w:tcW w:w="142" w:type="dxa"/>
            <w:tcBorders>
              <w:left w:val="single" w:sz="4" w:space="0" w:color="auto"/>
            </w:tcBorders>
          </w:tcPr>
          <w:p w14:paraId="3AD35A53" w14:textId="77777777" w:rsidR="001E41F3" w:rsidRDefault="001E41F3">
            <w:pPr>
              <w:pStyle w:val="CRCoverPage"/>
              <w:spacing w:after="0"/>
              <w:jc w:val="right"/>
              <w:rPr>
                <w:noProof/>
              </w:rPr>
            </w:pPr>
          </w:p>
        </w:tc>
        <w:tc>
          <w:tcPr>
            <w:tcW w:w="1559" w:type="dxa"/>
            <w:shd w:val="pct30" w:color="FFFF00" w:fill="auto"/>
          </w:tcPr>
          <w:p w14:paraId="593CEA75" w14:textId="77777777" w:rsidR="001E41F3" w:rsidRPr="00410371" w:rsidRDefault="00514818" w:rsidP="0059727C">
            <w:pPr>
              <w:pStyle w:val="CRCoverPage"/>
              <w:spacing w:after="0"/>
              <w:jc w:val="right"/>
              <w:rPr>
                <w:b/>
                <w:noProof/>
                <w:sz w:val="28"/>
              </w:rPr>
            </w:pPr>
            <w:r>
              <w:rPr>
                <w:b/>
                <w:noProof/>
                <w:sz w:val="28"/>
              </w:rPr>
              <w:t>23.</w:t>
            </w:r>
            <w:r w:rsidR="0059727C">
              <w:rPr>
                <w:b/>
                <w:noProof/>
                <w:sz w:val="28"/>
              </w:rPr>
              <w:t>289</w:t>
            </w:r>
          </w:p>
        </w:tc>
        <w:tc>
          <w:tcPr>
            <w:tcW w:w="709" w:type="dxa"/>
          </w:tcPr>
          <w:p w14:paraId="10FB6F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E622E4" w14:textId="66F67ABC" w:rsidR="001E41F3" w:rsidRPr="0080489B" w:rsidRDefault="00C62A0A" w:rsidP="00547111">
            <w:pPr>
              <w:pStyle w:val="CRCoverPage"/>
              <w:spacing w:after="0"/>
              <w:rPr>
                <w:noProof/>
              </w:rPr>
            </w:pPr>
            <w:r>
              <w:rPr>
                <w:b/>
                <w:noProof/>
                <w:sz w:val="28"/>
              </w:rPr>
              <w:t>0003</w:t>
            </w:r>
            <w:bookmarkStart w:id="0" w:name="_GoBack"/>
            <w:bookmarkEnd w:id="0"/>
          </w:p>
        </w:tc>
        <w:tc>
          <w:tcPr>
            <w:tcW w:w="709" w:type="dxa"/>
          </w:tcPr>
          <w:p w14:paraId="4FD5481D" w14:textId="77777777" w:rsidR="001E41F3" w:rsidRPr="0080489B" w:rsidRDefault="001E41F3" w:rsidP="0051580D">
            <w:pPr>
              <w:pStyle w:val="CRCoverPage"/>
              <w:tabs>
                <w:tab w:val="right" w:pos="625"/>
              </w:tabs>
              <w:spacing w:after="0"/>
              <w:jc w:val="center"/>
              <w:rPr>
                <w:noProof/>
              </w:rPr>
            </w:pPr>
            <w:r w:rsidRPr="0080489B">
              <w:rPr>
                <w:b/>
                <w:bCs/>
                <w:noProof/>
                <w:sz w:val="28"/>
              </w:rPr>
              <w:t>rev</w:t>
            </w:r>
          </w:p>
        </w:tc>
        <w:tc>
          <w:tcPr>
            <w:tcW w:w="992" w:type="dxa"/>
            <w:shd w:val="pct30" w:color="FFFF00" w:fill="auto"/>
          </w:tcPr>
          <w:p w14:paraId="443C5EB8" w14:textId="77777777" w:rsidR="001E41F3" w:rsidRPr="0080489B" w:rsidRDefault="00B51DB3" w:rsidP="006D18D3">
            <w:pPr>
              <w:pStyle w:val="CRCoverPage"/>
              <w:spacing w:after="0"/>
              <w:jc w:val="center"/>
              <w:rPr>
                <w:b/>
                <w:noProof/>
              </w:rPr>
            </w:pPr>
            <w:r w:rsidRPr="0080489B">
              <w:rPr>
                <w:b/>
                <w:noProof/>
                <w:sz w:val="28"/>
              </w:rPr>
              <w:fldChar w:fldCharType="begin"/>
            </w:r>
            <w:r w:rsidRPr="0080489B">
              <w:rPr>
                <w:b/>
                <w:noProof/>
                <w:sz w:val="28"/>
              </w:rPr>
              <w:instrText xml:space="preserve"> DOCPROPERTY  Revision  \* MERGEFORMAT </w:instrText>
            </w:r>
            <w:r w:rsidRPr="0080489B">
              <w:rPr>
                <w:b/>
                <w:noProof/>
                <w:sz w:val="28"/>
              </w:rPr>
              <w:fldChar w:fldCharType="separate"/>
            </w:r>
            <w:r w:rsidR="006D18D3" w:rsidRPr="0080489B">
              <w:rPr>
                <w:b/>
                <w:noProof/>
                <w:sz w:val="28"/>
              </w:rPr>
              <w:t>-</w:t>
            </w:r>
            <w:r w:rsidRPr="0080489B">
              <w:rPr>
                <w:b/>
                <w:noProof/>
                <w:sz w:val="28"/>
              </w:rPr>
              <w:fldChar w:fldCharType="end"/>
            </w:r>
            <w:r w:rsidR="006D18D3" w:rsidRPr="0080489B">
              <w:rPr>
                <w:b/>
                <w:noProof/>
              </w:rPr>
              <w:t xml:space="preserve"> </w:t>
            </w:r>
          </w:p>
        </w:tc>
        <w:tc>
          <w:tcPr>
            <w:tcW w:w="2410" w:type="dxa"/>
          </w:tcPr>
          <w:p w14:paraId="5B0A9F0B" w14:textId="77777777" w:rsidR="001E41F3" w:rsidRPr="0080489B" w:rsidRDefault="001E41F3" w:rsidP="0051580D">
            <w:pPr>
              <w:pStyle w:val="CRCoverPage"/>
              <w:tabs>
                <w:tab w:val="right" w:pos="1825"/>
              </w:tabs>
              <w:spacing w:after="0"/>
              <w:jc w:val="center"/>
              <w:rPr>
                <w:noProof/>
              </w:rPr>
            </w:pPr>
            <w:r w:rsidRPr="0080489B">
              <w:rPr>
                <w:b/>
                <w:noProof/>
                <w:sz w:val="28"/>
                <w:szCs w:val="28"/>
              </w:rPr>
              <w:t>Current version:</w:t>
            </w:r>
          </w:p>
        </w:tc>
        <w:tc>
          <w:tcPr>
            <w:tcW w:w="1701" w:type="dxa"/>
            <w:shd w:val="pct30" w:color="FFFF00" w:fill="auto"/>
          </w:tcPr>
          <w:p w14:paraId="41845FE8" w14:textId="77777777" w:rsidR="001E41F3" w:rsidRPr="0080489B" w:rsidRDefault="004D4266">
            <w:pPr>
              <w:pStyle w:val="CRCoverPage"/>
              <w:spacing w:after="0"/>
              <w:jc w:val="center"/>
              <w:rPr>
                <w:noProof/>
                <w:sz w:val="28"/>
              </w:rPr>
            </w:pPr>
            <w:r w:rsidRPr="0080489B">
              <w:rPr>
                <w:b/>
                <w:noProof/>
                <w:sz w:val="28"/>
              </w:rPr>
              <w:t>17.0</w:t>
            </w:r>
            <w:r w:rsidR="006D18D3" w:rsidRPr="0080489B">
              <w:rPr>
                <w:b/>
                <w:noProof/>
                <w:sz w:val="28"/>
              </w:rPr>
              <w:t>.</w:t>
            </w:r>
            <w:r w:rsidRPr="0080489B">
              <w:rPr>
                <w:b/>
                <w:noProof/>
                <w:sz w:val="28"/>
              </w:rPr>
              <w:t>0</w:t>
            </w:r>
          </w:p>
        </w:tc>
        <w:tc>
          <w:tcPr>
            <w:tcW w:w="143" w:type="dxa"/>
            <w:tcBorders>
              <w:right w:val="single" w:sz="4" w:space="0" w:color="auto"/>
            </w:tcBorders>
          </w:tcPr>
          <w:p w14:paraId="0E602B3D" w14:textId="77777777" w:rsidR="001E41F3" w:rsidRDefault="001E41F3">
            <w:pPr>
              <w:pStyle w:val="CRCoverPage"/>
              <w:spacing w:after="0"/>
              <w:rPr>
                <w:noProof/>
              </w:rPr>
            </w:pPr>
          </w:p>
        </w:tc>
      </w:tr>
      <w:tr w:rsidR="001E41F3" w14:paraId="35B96494" w14:textId="77777777" w:rsidTr="00547111">
        <w:tc>
          <w:tcPr>
            <w:tcW w:w="9641" w:type="dxa"/>
            <w:gridSpan w:val="9"/>
            <w:tcBorders>
              <w:left w:val="single" w:sz="4" w:space="0" w:color="auto"/>
              <w:right w:val="single" w:sz="4" w:space="0" w:color="auto"/>
            </w:tcBorders>
          </w:tcPr>
          <w:p w14:paraId="10054875" w14:textId="77777777" w:rsidR="001E41F3" w:rsidRDefault="001E41F3">
            <w:pPr>
              <w:pStyle w:val="CRCoverPage"/>
              <w:spacing w:after="0"/>
              <w:rPr>
                <w:noProof/>
              </w:rPr>
            </w:pPr>
          </w:p>
        </w:tc>
      </w:tr>
      <w:tr w:rsidR="001E41F3" w14:paraId="54ACAB13" w14:textId="77777777" w:rsidTr="00547111">
        <w:tc>
          <w:tcPr>
            <w:tcW w:w="9641" w:type="dxa"/>
            <w:gridSpan w:val="9"/>
            <w:tcBorders>
              <w:top w:val="single" w:sz="4" w:space="0" w:color="auto"/>
            </w:tcBorders>
          </w:tcPr>
          <w:p w14:paraId="245464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FA691" w14:textId="77777777" w:rsidTr="00547111">
        <w:tc>
          <w:tcPr>
            <w:tcW w:w="9641" w:type="dxa"/>
            <w:gridSpan w:val="9"/>
          </w:tcPr>
          <w:p w14:paraId="7F2BC91F" w14:textId="77777777" w:rsidR="001E41F3" w:rsidRDefault="001E41F3">
            <w:pPr>
              <w:pStyle w:val="CRCoverPage"/>
              <w:spacing w:after="0"/>
              <w:rPr>
                <w:noProof/>
                <w:sz w:val="8"/>
                <w:szCs w:val="8"/>
              </w:rPr>
            </w:pPr>
          </w:p>
        </w:tc>
      </w:tr>
    </w:tbl>
    <w:p w14:paraId="3235EF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489B" w14:paraId="686DB035" w14:textId="77777777" w:rsidTr="00A7671C">
        <w:tc>
          <w:tcPr>
            <w:tcW w:w="2835" w:type="dxa"/>
          </w:tcPr>
          <w:p w14:paraId="5A399C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3A7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4EB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969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D98BE" w14:textId="77777777" w:rsidR="00F25D98" w:rsidRPr="0080489B" w:rsidRDefault="00AF1A6F" w:rsidP="001E41F3">
            <w:pPr>
              <w:pStyle w:val="CRCoverPage"/>
              <w:spacing w:after="0"/>
              <w:jc w:val="center"/>
              <w:rPr>
                <w:b/>
                <w:caps/>
                <w:noProof/>
              </w:rPr>
            </w:pPr>
            <w:r w:rsidRPr="0080489B">
              <w:rPr>
                <w:b/>
                <w:caps/>
                <w:noProof/>
              </w:rPr>
              <w:t>X</w:t>
            </w:r>
          </w:p>
        </w:tc>
        <w:tc>
          <w:tcPr>
            <w:tcW w:w="2126" w:type="dxa"/>
          </w:tcPr>
          <w:p w14:paraId="57F98252" w14:textId="77777777" w:rsidR="00F25D98" w:rsidRPr="0080489B" w:rsidRDefault="00F25D98" w:rsidP="001E41F3">
            <w:pPr>
              <w:pStyle w:val="CRCoverPage"/>
              <w:spacing w:after="0"/>
              <w:jc w:val="right"/>
              <w:rPr>
                <w:noProof/>
                <w:u w:val="single"/>
              </w:rPr>
            </w:pPr>
            <w:r w:rsidRPr="008048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60B4" w14:textId="77777777" w:rsidR="00F25D98" w:rsidRPr="0080489B" w:rsidRDefault="00F25D98" w:rsidP="001E41F3">
            <w:pPr>
              <w:pStyle w:val="CRCoverPage"/>
              <w:spacing w:after="0"/>
              <w:jc w:val="center"/>
              <w:rPr>
                <w:b/>
                <w:caps/>
                <w:noProof/>
              </w:rPr>
            </w:pPr>
          </w:p>
        </w:tc>
        <w:tc>
          <w:tcPr>
            <w:tcW w:w="1418" w:type="dxa"/>
            <w:tcBorders>
              <w:left w:val="nil"/>
            </w:tcBorders>
          </w:tcPr>
          <w:p w14:paraId="74CF95DB" w14:textId="77777777" w:rsidR="00F25D98" w:rsidRPr="0080489B" w:rsidRDefault="00F25D98" w:rsidP="001E41F3">
            <w:pPr>
              <w:pStyle w:val="CRCoverPage"/>
              <w:spacing w:after="0"/>
              <w:jc w:val="right"/>
              <w:rPr>
                <w:noProof/>
              </w:rPr>
            </w:pPr>
            <w:r w:rsidRPr="008048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4E2CD" w14:textId="77777777" w:rsidR="00F25D98" w:rsidRPr="0080489B" w:rsidRDefault="00AF1A6F" w:rsidP="001E41F3">
            <w:pPr>
              <w:pStyle w:val="CRCoverPage"/>
              <w:spacing w:after="0"/>
              <w:jc w:val="center"/>
              <w:rPr>
                <w:b/>
                <w:bCs/>
                <w:caps/>
                <w:noProof/>
              </w:rPr>
            </w:pPr>
            <w:r w:rsidRPr="0080489B">
              <w:rPr>
                <w:b/>
                <w:bCs/>
                <w:caps/>
                <w:noProof/>
              </w:rPr>
              <w:t>X</w:t>
            </w:r>
          </w:p>
        </w:tc>
      </w:tr>
    </w:tbl>
    <w:p w14:paraId="530DC4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6063B6" w14:textId="77777777" w:rsidTr="00547111">
        <w:tc>
          <w:tcPr>
            <w:tcW w:w="9640" w:type="dxa"/>
            <w:gridSpan w:val="11"/>
          </w:tcPr>
          <w:p w14:paraId="52256A00" w14:textId="77777777" w:rsidR="001E41F3" w:rsidRDefault="001E41F3">
            <w:pPr>
              <w:pStyle w:val="CRCoverPage"/>
              <w:spacing w:after="0"/>
              <w:rPr>
                <w:noProof/>
                <w:sz w:val="8"/>
                <w:szCs w:val="8"/>
              </w:rPr>
            </w:pPr>
          </w:p>
        </w:tc>
      </w:tr>
      <w:tr w:rsidR="001E41F3" w14:paraId="4050F278" w14:textId="77777777" w:rsidTr="00547111">
        <w:tc>
          <w:tcPr>
            <w:tcW w:w="1843" w:type="dxa"/>
            <w:tcBorders>
              <w:top w:val="single" w:sz="4" w:space="0" w:color="auto"/>
              <w:left w:val="single" w:sz="4" w:space="0" w:color="auto"/>
            </w:tcBorders>
          </w:tcPr>
          <w:p w14:paraId="0CDDEB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4D234" w14:textId="56EC6A08" w:rsidR="001E41F3" w:rsidRDefault="007C71E0" w:rsidP="0080489B">
            <w:pPr>
              <w:pStyle w:val="CRCoverPage"/>
              <w:spacing w:after="0"/>
              <w:ind w:left="100"/>
              <w:rPr>
                <w:noProof/>
              </w:rPr>
            </w:pPr>
            <w:r>
              <w:t xml:space="preserve">Procedure for </w:t>
            </w:r>
            <w:r w:rsidR="00FA3DBF">
              <w:t xml:space="preserve">pre-established </w:t>
            </w:r>
            <w:r>
              <w:t>MBS session configuration a</w:t>
            </w:r>
            <w:r w:rsidR="000C7DE2">
              <w:t>n</w:t>
            </w:r>
            <w:r>
              <w:t>d service announcement</w:t>
            </w:r>
            <w:r w:rsidR="00AA2A4E" w:rsidRPr="00AA2A4E">
              <w:t xml:space="preserve"> </w:t>
            </w:r>
          </w:p>
        </w:tc>
      </w:tr>
      <w:tr w:rsidR="001E41F3" w14:paraId="0588B5BC" w14:textId="77777777" w:rsidTr="00547111">
        <w:tc>
          <w:tcPr>
            <w:tcW w:w="1843" w:type="dxa"/>
            <w:tcBorders>
              <w:left w:val="single" w:sz="4" w:space="0" w:color="auto"/>
            </w:tcBorders>
          </w:tcPr>
          <w:p w14:paraId="7C72AB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DA0B" w14:textId="77777777" w:rsidR="001E41F3" w:rsidRDefault="001E41F3">
            <w:pPr>
              <w:pStyle w:val="CRCoverPage"/>
              <w:spacing w:after="0"/>
              <w:rPr>
                <w:noProof/>
                <w:sz w:val="8"/>
                <w:szCs w:val="8"/>
              </w:rPr>
            </w:pPr>
          </w:p>
        </w:tc>
      </w:tr>
      <w:tr w:rsidR="001E41F3" w14:paraId="03AA2F54" w14:textId="77777777" w:rsidTr="00547111">
        <w:tc>
          <w:tcPr>
            <w:tcW w:w="1843" w:type="dxa"/>
            <w:tcBorders>
              <w:left w:val="single" w:sz="4" w:space="0" w:color="auto"/>
            </w:tcBorders>
          </w:tcPr>
          <w:p w14:paraId="68B0A9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AAE36" w14:textId="77777777" w:rsidR="001E41F3" w:rsidRDefault="00B51DB3" w:rsidP="00BE7A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p>
        </w:tc>
      </w:tr>
      <w:tr w:rsidR="001E41F3" w14:paraId="330F4E2D" w14:textId="77777777" w:rsidTr="00547111">
        <w:tc>
          <w:tcPr>
            <w:tcW w:w="1843" w:type="dxa"/>
            <w:tcBorders>
              <w:left w:val="single" w:sz="4" w:space="0" w:color="auto"/>
            </w:tcBorders>
          </w:tcPr>
          <w:p w14:paraId="32E657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B5742"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6730BF">
              <w:rPr>
                <w:noProof/>
              </w:rPr>
              <w:t>6</w:t>
            </w:r>
            <w:r>
              <w:rPr>
                <w:noProof/>
              </w:rPr>
              <w:fldChar w:fldCharType="end"/>
            </w:r>
          </w:p>
        </w:tc>
      </w:tr>
      <w:tr w:rsidR="001E41F3" w14:paraId="7ECBC2F6" w14:textId="77777777" w:rsidTr="00547111">
        <w:tc>
          <w:tcPr>
            <w:tcW w:w="1843" w:type="dxa"/>
            <w:tcBorders>
              <w:left w:val="single" w:sz="4" w:space="0" w:color="auto"/>
            </w:tcBorders>
          </w:tcPr>
          <w:p w14:paraId="6D36E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D97F" w14:textId="77777777" w:rsidR="001E41F3" w:rsidRDefault="001E41F3">
            <w:pPr>
              <w:pStyle w:val="CRCoverPage"/>
              <w:spacing w:after="0"/>
              <w:rPr>
                <w:noProof/>
                <w:sz w:val="8"/>
                <w:szCs w:val="8"/>
              </w:rPr>
            </w:pPr>
          </w:p>
        </w:tc>
      </w:tr>
      <w:tr w:rsidR="001E41F3" w14:paraId="16471999" w14:textId="77777777" w:rsidTr="00547111">
        <w:tc>
          <w:tcPr>
            <w:tcW w:w="1843" w:type="dxa"/>
            <w:tcBorders>
              <w:left w:val="single" w:sz="4" w:space="0" w:color="auto"/>
            </w:tcBorders>
          </w:tcPr>
          <w:p w14:paraId="6A035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68D79E"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D2488AF" w14:textId="77777777" w:rsidR="001E41F3" w:rsidRDefault="001E41F3">
            <w:pPr>
              <w:pStyle w:val="CRCoverPage"/>
              <w:spacing w:after="0"/>
              <w:ind w:right="100"/>
              <w:rPr>
                <w:noProof/>
              </w:rPr>
            </w:pPr>
          </w:p>
        </w:tc>
        <w:tc>
          <w:tcPr>
            <w:tcW w:w="1417" w:type="dxa"/>
            <w:gridSpan w:val="3"/>
            <w:tcBorders>
              <w:left w:val="nil"/>
            </w:tcBorders>
          </w:tcPr>
          <w:p w14:paraId="7D9C9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6EB20" w14:textId="628FB335" w:rsidR="001E41F3" w:rsidRDefault="00D23592" w:rsidP="007635AB">
            <w:pPr>
              <w:pStyle w:val="CRCoverPage"/>
              <w:spacing w:after="0"/>
              <w:ind w:left="100"/>
              <w:rPr>
                <w:noProof/>
              </w:rPr>
            </w:pPr>
            <w:r>
              <w:rPr>
                <w:noProof/>
              </w:rPr>
              <w:t>2021-</w:t>
            </w:r>
            <w:r w:rsidR="000E2AF1">
              <w:rPr>
                <w:noProof/>
              </w:rPr>
              <w:t>10</w:t>
            </w:r>
            <w:r>
              <w:rPr>
                <w:noProof/>
              </w:rPr>
              <w:t>-</w:t>
            </w:r>
            <w:r w:rsidR="007635AB">
              <w:rPr>
                <w:noProof/>
              </w:rPr>
              <w:t>05</w:t>
            </w:r>
          </w:p>
        </w:tc>
      </w:tr>
      <w:tr w:rsidR="001E41F3" w14:paraId="0F781655" w14:textId="77777777" w:rsidTr="00547111">
        <w:tc>
          <w:tcPr>
            <w:tcW w:w="1843" w:type="dxa"/>
            <w:tcBorders>
              <w:left w:val="single" w:sz="4" w:space="0" w:color="auto"/>
            </w:tcBorders>
          </w:tcPr>
          <w:p w14:paraId="40ADB682" w14:textId="77777777" w:rsidR="001E41F3" w:rsidRDefault="001E41F3">
            <w:pPr>
              <w:pStyle w:val="CRCoverPage"/>
              <w:spacing w:after="0"/>
              <w:rPr>
                <w:b/>
                <w:i/>
                <w:noProof/>
                <w:sz w:val="8"/>
                <w:szCs w:val="8"/>
              </w:rPr>
            </w:pPr>
          </w:p>
        </w:tc>
        <w:tc>
          <w:tcPr>
            <w:tcW w:w="1986" w:type="dxa"/>
            <w:gridSpan w:val="4"/>
          </w:tcPr>
          <w:p w14:paraId="633F6E58" w14:textId="77777777" w:rsidR="001E41F3" w:rsidRDefault="001E41F3">
            <w:pPr>
              <w:pStyle w:val="CRCoverPage"/>
              <w:spacing w:after="0"/>
              <w:rPr>
                <w:noProof/>
                <w:sz w:val="8"/>
                <w:szCs w:val="8"/>
              </w:rPr>
            </w:pPr>
          </w:p>
        </w:tc>
        <w:tc>
          <w:tcPr>
            <w:tcW w:w="2267" w:type="dxa"/>
            <w:gridSpan w:val="2"/>
          </w:tcPr>
          <w:p w14:paraId="13790D00" w14:textId="77777777" w:rsidR="001E41F3" w:rsidRDefault="001E41F3">
            <w:pPr>
              <w:pStyle w:val="CRCoverPage"/>
              <w:spacing w:after="0"/>
              <w:rPr>
                <w:noProof/>
                <w:sz w:val="8"/>
                <w:szCs w:val="8"/>
              </w:rPr>
            </w:pPr>
          </w:p>
        </w:tc>
        <w:tc>
          <w:tcPr>
            <w:tcW w:w="1417" w:type="dxa"/>
            <w:gridSpan w:val="3"/>
          </w:tcPr>
          <w:p w14:paraId="25F4631D" w14:textId="77777777" w:rsidR="001E41F3" w:rsidRDefault="001E41F3">
            <w:pPr>
              <w:pStyle w:val="CRCoverPage"/>
              <w:spacing w:after="0"/>
              <w:rPr>
                <w:noProof/>
                <w:sz w:val="8"/>
                <w:szCs w:val="8"/>
              </w:rPr>
            </w:pPr>
          </w:p>
        </w:tc>
        <w:tc>
          <w:tcPr>
            <w:tcW w:w="2127" w:type="dxa"/>
            <w:tcBorders>
              <w:right w:val="single" w:sz="4" w:space="0" w:color="auto"/>
            </w:tcBorders>
          </w:tcPr>
          <w:p w14:paraId="2B8B0629" w14:textId="77777777" w:rsidR="001E41F3" w:rsidRDefault="001E41F3">
            <w:pPr>
              <w:pStyle w:val="CRCoverPage"/>
              <w:spacing w:after="0"/>
              <w:rPr>
                <w:noProof/>
                <w:sz w:val="8"/>
                <w:szCs w:val="8"/>
              </w:rPr>
            </w:pPr>
          </w:p>
        </w:tc>
      </w:tr>
      <w:tr w:rsidR="001E41F3" w14:paraId="0D9E2251" w14:textId="77777777" w:rsidTr="00547111">
        <w:trPr>
          <w:cantSplit/>
        </w:trPr>
        <w:tc>
          <w:tcPr>
            <w:tcW w:w="1843" w:type="dxa"/>
            <w:tcBorders>
              <w:left w:val="single" w:sz="4" w:space="0" w:color="auto"/>
            </w:tcBorders>
          </w:tcPr>
          <w:p w14:paraId="0CFD80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3CCB2C"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4B4EA5" w14:textId="77777777" w:rsidR="001E41F3" w:rsidRDefault="001E41F3">
            <w:pPr>
              <w:pStyle w:val="CRCoverPage"/>
              <w:spacing w:after="0"/>
              <w:rPr>
                <w:noProof/>
              </w:rPr>
            </w:pPr>
          </w:p>
        </w:tc>
        <w:tc>
          <w:tcPr>
            <w:tcW w:w="1417" w:type="dxa"/>
            <w:gridSpan w:val="3"/>
            <w:tcBorders>
              <w:left w:val="nil"/>
            </w:tcBorders>
          </w:tcPr>
          <w:p w14:paraId="7314EC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D229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7B5E7194" w14:textId="77777777" w:rsidTr="00547111">
        <w:tc>
          <w:tcPr>
            <w:tcW w:w="1843" w:type="dxa"/>
            <w:tcBorders>
              <w:left w:val="single" w:sz="4" w:space="0" w:color="auto"/>
              <w:bottom w:val="single" w:sz="4" w:space="0" w:color="auto"/>
            </w:tcBorders>
          </w:tcPr>
          <w:p w14:paraId="06973507" w14:textId="77777777" w:rsidR="001E41F3" w:rsidRDefault="001E41F3">
            <w:pPr>
              <w:pStyle w:val="CRCoverPage"/>
              <w:spacing w:after="0"/>
              <w:rPr>
                <w:b/>
                <w:i/>
                <w:noProof/>
              </w:rPr>
            </w:pPr>
          </w:p>
        </w:tc>
        <w:tc>
          <w:tcPr>
            <w:tcW w:w="4677" w:type="dxa"/>
            <w:gridSpan w:val="8"/>
            <w:tcBorders>
              <w:bottom w:val="single" w:sz="4" w:space="0" w:color="auto"/>
            </w:tcBorders>
          </w:tcPr>
          <w:p w14:paraId="71D9F8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E3D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FE3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DC53D9" w14:textId="77777777" w:rsidTr="00547111">
        <w:tc>
          <w:tcPr>
            <w:tcW w:w="1843" w:type="dxa"/>
          </w:tcPr>
          <w:p w14:paraId="71383EDD" w14:textId="77777777" w:rsidR="001E41F3" w:rsidRDefault="001E41F3">
            <w:pPr>
              <w:pStyle w:val="CRCoverPage"/>
              <w:spacing w:after="0"/>
              <w:rPr>
                <w:b/>
                <w:i/>
                <w:noProof/>
                <w:sz w:val="8"/>
                <w:szCs w:val="8"/>
              </w:rPr>
            </w:pPr>
          </w:p>
        </w:tc>
        <w:tc>
          <w:tcPr>
            <w:tcW w:w="7797" w:type="dxa"/>
            <w:gridSpan w:val="10"/>
          </w:tcPr>
          <w:p w14:paraId="15D0871E" w14:textId="77777777" w:rsidR="001E41F3" w:rsidRDefault="001E41F3">
            <w:pPr>
              <w:pStyle w:val="CRCoverPage"/>
              <w:spacing w:after="0"/>
              <w:rPr>
                <w:noProof/>
                <w:sz w:val="8"/>
                <w:szCs w:val="8"/>
              </w:rPr>
            </w:pPr>
          </w:p>
        </w:tc>
      </w:tr>
      <w:tr w:rsidR="00FA3DBF" w14:paraId="45012B0C" w14:textId="77777777" w:rsidTr="00547111">
        <w:tc>
          <w:tcPr>
            <w:tcW w:w="2694" w:type="dxa"/>
            <w:gridSpan w:val="2"/>
            <w:tcBorders>
              <w:top w:val="single" w:sz="4" w:space="0" w:color="auto"/>
              <w:left w:val="single" w:sz="4" w:space="0" w:color="auto"/>
            </w:tcBorders>
          </w:tcPr>
          <w:p w14:paraId="4E89B6C0" w14:textId="77777777" w:rsidR="00FA3DBF" w:rsidRDefault="00FA3DBF" w:rsidP="00FA3D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CF12C" w14:textId="77777777" w:rsidR="00FA3DBF" w:rsidRDefault="00FA3DBF" w:rsidP="00FA3DBF">
            <w:pPr>
              <w:pStyle w:val="CRCoverPage"/>
            </w:pPr>
            <w:r w:rsidRPr="00B74028">
              <w:t xml:space="preserve">5G MBS session configuration and service announcement is an important feature for supporting MCX over 5G MBS. </w:t>
            </w:r>
          </w:p>
          <w:p w14:paraId="32FD6838" w14:textId="77777777" w:rsidR="00FA3DBF" w:rsidRDefault="00FA3DBF" w:rsidP="00FA3DBF">
            <w:pPr>
              <w:pStyle w:val="CRCoverPage"/>
            </w:pPr>
            <w:r w:rsidRPr="00B74028">
              <w:t>Pre-establishing 5G MBS session before MCX communication setup can save totally delay of starting data delivery over 5G MBS.</w:t>
            </w:r>
          </w:p>
          <w:p w14:paraId="1434B49A" w14:textId="01297B59" w:rsidR="00FA3DBF" w:rsidRPr="003608C8" w:rsidRDefault="00FA3DBF" w:rsidP="00FA3DBF">
            <w:pPr>
              <w:pStyle w:val="CRCoverPage"/>
              <w:rPr>
                <w:noProof/>
              </w:rPr>
            </w:pPr>
            <w:r>
              <w:t xml:space="preserve">This CR is to add </w:t>
            </w:r>
            <w:r w:rsidRPr="00B74028">
              <w:t>the related solution for Pre-established 5G MBS session, based on TR conclusion on this topic</w:t>
            </w:r>
            <w:r w:rsidR="002F45CF">
              <w:t>.</w:t>
            </w:r>
          </w:p>
        </w:tc>
      </w:tr>
      <w:tr w:rsidR="00FA3DBF" w14:paraId="62A5E3B2" w14:textId="77777777" w:rsidTr="00547111">
        <w:tc>
          <w:tcPr>
            <w:tcW w:w="2694" w:type="dxa"/>
            <w:gridSpan w:val="2"/>
            <w:tcBorders>
              <w:left w:val="single" w:sz="4" w:space="0" w:color="auto"/>
            </w:tcBorders>
          </w:tcPr>
          <w:p w14:paraId="58DD408D"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3B024F38" w14:textId="5FFB1FB9" w:rsidR="00FA3DBF" w:rsidRPr="00AF1A6F" w:rsidRDefault="00FA3DBF" w:rsidP="00FA3DBF">
            <w:pPr>
              <w:pStyle w:val="CRCoverPage"/>
              <w:spacing w:after="0"/>
              <w:rPr>
                <w:noProof/>
                <w:sz w:val="8"/>
                <w:szCs w:val="8"/>
                <w:highlight w:val="green"/>
              </w:rPr>
            </w:pPr>
          </w:p>
        </w:tc>
      </w:tr>
      <w:tr w:rsidR="00FA3DBF" w14:paraId="13EC4506" w14:textId="77777777" w:rsidTr="00547111">
        <w:tc>
          <w:tcPr>
            <w:tcW w:w="2694" w:type="dxa"/>
            <w:gridSpan w:val="2"/>
            <w:tcBorders>
              <w:left w:val="single" w:sz="4" w:space="0" w:color="auto"/>
            </w:tcBorders>
          </w:tcPr>
          <w:p w14:paraId="111D0107" w14:textId="77777777" w:rsidR="00FA3DBF" w:rsidRDefault="00FA3DBF" w:rsidP="00FA3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08CD" w14:textId="7543EE90" w:rsidR="00FA3DBF" w:rsidRPr="0080489B" w:rsidRDefault="00FA3DBF" w:rsidP="00FA3DBF">
            <w:pPr>
              <w:pStyle w:val="CRCoverPage"/>
              <w:numPr>
                <w:ilvl w:val="0"/>
                <w:numId w:val="11"/>
              </w:numPr>
              <w:spacing w:after="0"/>
            </w:pPr>
            <w:r w:rsidRPr="0080489B">
              <w:t xml:space="preserve">Adding general description about 5G MBS session configuration </w:t>
            </w:r>
          </w:p>
          <w:p w14:paraId="0CCC3FFE" w14:textId="4A23FF0D" w:rsidR="00FA3DBF" w:rsidRDefault="00FA3DBF" w:rsidP="00FA3DBF">
            <w:pPr>
              <w:pStyle w:val="CRCoverPage"/>
              <w:numPr>
                <w:ilvl w:val="0"/>
                <w:numId w:val="11"/>
              </w:numPr>
              <w:spacing w:after="0"/>
            </w:pPr>
            <w:r>
              <w:t>Adding</w:t>
            </w:r>
            <w:r w:rsidRPr="00FA3DBF">
              <w:t xml:space="preserve"> </w:t>
            </w:r>
            <w:r>
              <w:t>general description</w:t>
            </w:r>
            <w:r w:rsidRPr="00FA3DBF">
              <w:t xml:space="preserve"> </w:t>
            </w:r>
            <w:r>
              <w:t>about 5</w:t>
            </w:r>
            <w:r w:rsidRPr="00B74028">
              <w:t xml:space="preserve">G MBS </w:t>
            </w:r>
            <w:r w:rsidRPr="00FA3DBF">
              <w:t>service announcement</w:t>
            </w:r>
            <w:r>
              <w:t>.</w:t>
            </w:r>
          </w:p>
          <w:p w14:paraId="3A23191D" w14:textId="61FC6F8F" w:rsidR="00FA3DBF" w:rsidRDefault="00FA3DBF" w:rsidP="00FA3DBF">
            <w:pPr>
              <w:pStyle w:val="CRCoverPage"/>
              <w:numPr>
                <w:ilvl w:val="0"/>
                <w:numId w:val="11"/>
              </w:numPr>
              <w:spacing w:after="0"/>
            </w:pPr>
            <w:r>
              <w:t xml:space="preserve">Adding general description about procedure of 5G MBS </w:t>
            </w:r>
            <w:r w:rsidRPr="00FA3DBF">
              <w:t>session configuration</w:t>
            </w:r>
            <w:r>
              <w:t xml:space="preserve"> and </w:t>
            </w:r>
            <w:r w:rsidR="002F45CF">
              <w:t>service announcement.</w:t>
            </w:r>
          </w:p>
          <w:p w14:paraId="20BD2976" w14:textId="2C50B8FC" w:rsidR="002F45CF" w:rsidRPr="00FA3DBF" w:rsidRDefault="00FA3DBF" w:rsidP="0080489B">
            <w:pPr>
              <w:pStyle w:val="CRCoverPage"/>
              <w:numPr>
                <w:ilvl w:val="0"/>
                <w:numId w:val="11"/>
              </w:numPr>
              <w:spacing w:after="0"/>
            </w:pPr>
            <w:r>
              <w:t xml:space="preserve">Adding procedure </w:t>
            </w:r>
            <w:r w:rsidRPr="00FA3DBF">
              <w:t>for pre-established MBS session and service announcement</w:t>
            </w:r>
            <w:r>
              <w:t>.</w:t>
            </w:r>
          </w:p>
        </w:tc>
      </w:tr>
      <w:tr w:rsidR="00FA3DBF" w14:paraId="58D1AA08" w14:textId="77777777" w:rsidTr="00547111">
        <w:tc>
          <w:tcPr>
            <w:tcW w:w="2694" w:type="dxa"/>
            <w:gridSpan w:val="2"/>
            <w:tcBorders>
              <w:left w:val="single" w:sz="4" w:space="0" w:color="auto"/>
            </w:tcBorders>
          </w:tcPr>
          <w:p w14:paraId="6A20B0A6"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0325B65C" w14:textId="77777777" w:rsidR="00FA3DBF" w:rsidRPr="00DF7BB8" w:rsidRDefault="00FA3DBF" w:rsidP="00FA3DBF">
            <w:pPr>
              <w:pStyle w:val="CRCoverPage"/>
              <w:spacing w:after="0"/>
              <w:rPr>
                <w:noProof/>
                <w:sz w:val="8"/>
                <w:szCs w:val="8"/>
                <w:highlight w:val="green"/>
              </w:rPr>
            </w:pPr>
          </w:p>
        </w:tc>
      </w:tr>
      <w:tr w:rsidR="00FA3DBF" w14:paraId="6484B37F" w14:textId="77777777" w:rsidTr="00547111">
        <w:tc>
          <w:tcPr>
            <w:tcW w:w="2694" w:type="dxa"/>
            <w:gridSpan w:val="2"/>
            <w:tcBorders>
              <w:left w:val="single" w:sz="4" w:space="0" w:color="auto"/>
              <w:bottom w:val="single" w:sz="4" w:space="0" w:color="auto"/>
            </w:tcBorders>
          </w:tcPr>
          <w:p w14:paraId="7E74E11A" w14:textId="77777777" w:rsidR="00FA3DBF" w:rsidRDefault="00FA3DBF" w:rsidP="00FA3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C9E60" w14:textId="4F989129" w:rsidR="00FA3DBF" w:rsidRPr="004F1786" w:rsidRDefault="00BE558C" w:rsidP="00BE558C">
            <w:pPr>
              <w:pStyle w:val="CRCoverPage"/>
              <w:spacing w:after="0"/>
              <w:ind w:left="100"/>
              <w:rPr>
                <w:noProof/>
                <w:highlight w:val="green"/>
                <w:lang w:val="en-US" w:eastAsia="zh-CN"/>
              </w:rPr>
            </w:pPr>
            <w:r w:rsidRPr="00BE558C">
              <w:rPr>
                <w:rFonts w:hint="eastAsia"/>
              </w:rPr>
              <w:t>N</w:t>
            </w:r>
            <w:r w:rsidRPr="00BE558C">
              <w:t>o</w:t>
            </w:r>
            <w:r>
              <w:t xml:space="preserve"> related content about supporting 5G MBS usage for 5G MCX communication.  </w:t>
            </w:r>
          </w:p>
        </w:tc>
      </w:tr>
      <w:tr w:rsidR="001E41F3" w14:paraId="7F7E8E97" w14:textId="77777777" w:rsidTr="00547111">
        <w:tc>
          <w:tcPr>
            <w:tcW w:w="2694" w:type="dxa"/>
            <w:gridSpan w:val="2"/>
          </w:tcPr>
          <w:p w14:paraId="51E6FB2F" w14:textId="77777777" w:rsidR="001E41F3" w:rsidRDefault="001E41F3">
            <w:pPr>
              <w:pStyle w:val="CRCoverPage"/>
              <w:spacing w:after="0"/>
              <w:rPr>
                <w:b/>
                <w:i/>
                <w:noProof/>
                <w:sz w:val="8"/>
                <w:szCs w:val="8"/>
              </w:rPr>
            </w:pPr>
          </w:p>
        </w:tc>
        <w:tc>
          <w:tcPr>
            <w:tcW w:w="6946" w:type="dxa"/>
            <w:gridSpan w:val="9"/>
          </w:tcPr>
          <w:p w14:paraId="253F1111" w14:textId="77777777" w:rsidR="001E41F3" w:rsidRDefault="001E41F3">
            <w:pPr>
              <w:pStyle w:val="CRCoverPage"/>
              <w:spacing w:after="0"/>
              <w:rPr>
                <w:noProof/>
                <w:sz w:val="8"/>
                <w:szCs w:val="8"/>
              </w:rPr>
            </w:pPr>
          </w:p>
        </w:tc>
      </w:tr>
      <w:tr w:rsidR="001E41F3" w14:paraId="50399E96" w14:textId="77777777" w:rsidTr="00547111">
        <w:tc>
          <w:tcPr>
            <w:tcW w:w="2694" w:type="dxa"/>
            <w:gridSpan w:val="2"/>
            <w:tcBorders>
              <w:top w:val="single" w:sz="4" w:space="0" w:color="auto"/>
              <w:left w:val="single" w:sz="4" w:space="0" w:color="auto"/>
            </w:tcBorders>
          </w:tcPr>
          <w:p w14:paraId="353139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81878A" w14:textId="7F6481CD" w:rsidR="001E41F3" w:rsidRDefault="003455E2" w:rsidP="0080489B">
            <w:pPr>
              <w:pStyle w:val="CRCoverPage"/>
              <w:spacing w:after="0"/>
              <w:ind w:left="100"/>
              <w:rPr>
                <w:noProof/>
              </w:rPr>
            </w:pPr>
            <w:r>
              <w:t xml:space="preserve">2, </w:t>
            </w:r>
            <w:r w:rsidR="0082759E" w:rsidRPr="00ED0EA9">
              <w:t>7.</w:t>
            </w:r>
            <w:r w:rsidR="0080489B">
              <w:t>x</w:t>
            </w:r>
            <w:r w:rsidR="00452FDC" w:rsidRPr="00ED0EA9">
              <w:rPr>
                <w:noProof/>
              </w:rPr>
              <w:t xml:space="preserve"> (new)</w:t>
            </w:r>
            <w:r w:rsidR="0080489B">
              <w:rPr>
                <w:noProof/>
              </w:rPr>
              <w:t>, 7.x.1 (new), 7.x.1.1 (new), 7.x.1.2 (new), 7.x.1.3 (new), 7.x.1.4 (new), 7.x.1.4.1 (new), 7.x.1.4.2 (new)</w:t>
            </w:r>
          </w:p>
        </w:tc>
      </w:tr>
      <w:tr w:rsidR="001E41F3" w14:paraId="308F31E5" w14:textId="77777777" w:rsidTr="00547111">
        <w:tc>
          <w:tcPr>
            <w:tcW w:w="2694" w:type="dxa"/>
            <w:gridSpan w:val="2"/>
            <w:tcBorders>
              <w:left w:val="single" w:sz="4" w:space="0" w:color="auto"/>
            </w:tcBorders>
          </w:tcPr>
          <w:p w14:paraId="4D85B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F3E46F" w14:textId="77777777" w:rsidR="001E41F3" w:rsidRDefault="001E41F3">
            <w:pPr>
              <w:pStyle w:val="CRCoverPage"/>
              <w:spacing w:after="0"/>
              <w:rPr>
                <w:noProof/>
                <w:sz w:val="8"/>
                <w:szCs w:val="8"/>
              </w:rPr>
            </w:pPr>
          </w:p>
        </w:tc>
      </w:tr>
      <w:tr w:rsidR="001E41F3" w14:paraId="241C0739" w14:textId="77777777" w:rsidTr="00547111">
        <w:tc>
          <w:tcPr>
            <w:tcW w:w="2694" w:type="dxa"/>
            <w:gridSpan w:val="2"/>
            <w:tcBorders>
              <w:left w:val="single" w:sz="4" w:space="0" w:color="auto"/>
            </w:tcBorders>
          </w:tcPr>
          <w:p w14:paraId="0079E1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064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0A82" w14:textId="77777777" w:rsidR="001E41F3" w:rsidRDefault="001E41F3">
            <w:pPr>
              <w:pStyle w:val="CRCoverPage"/>
              <w:spacing w:after="0"/>
              <w:jc w:val="center"/>
              <w:rPr>
                <w:b/>
                <w:caps/>
                <w:noProof/>
              </w:rPr>
            </w:pPr>
            <w:r>
              <w:rPr>
                <w:b/>
                <w:caps/>
                <w:noProof/>
              </w:rPr>
              <w:t>N</w:t>
            </w:r>
          </w:p>
        </w:tc>
        <w:tc>
          <w:tcPr>
            <w:tcW w:w="2977" w:type="dxa"/>
            <w:gridSpan w:val="4"/>
          </w:tcPr>
          <w:p w14:paraId="0301D1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A39E5" w14:textId="77777777" w:rsidR="001E41F3" w:rsidRDefault="001E41F3">
            <w:pPr>
              <w:pStyle w:val="CRCoverPage"/>
              <w:spacing w:after="0"/>
              <w:ind w:left="99"/>
              <w:rPr>
                <w:noProof/>
              </w:rPr>
            </w:pPr>
          </w:p>
        </w:tc>
      </w:tr>
      <w:tr w:rsidR="001E41F3" w14:paraId="2B2778FE" w14:textId="77777777" w:rsidTr="00547111">
        <w:tc>
          <w:tcPr>
            <w:tcW w:w="2694" w:type="dxa"/>
            <w:gridSpan w:val="2"/>
            <w:tcBorders>
              <w:left w:val="single" w:sz="4" w:space="0" w:color="auto"/>
            </w:tcBorders>
          </w:tcPr>
          <w:p w14:paraId="624DD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508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61C21"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9A1E9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E0A21" w14:textId="77777777" w:rsidR="001E41F3" w:rsidRDefault="00145D43">
            <w:pPr>
              <w:pStyle w:val="CRCoverPage"/>
              <w:spacing w:after="0"/>
              <w:ind w:left="99"/>
              <w:rPr>
                <w:noProof/>
              </w:rPr>
            </w:pPr>
            <w:r>
              <w:rPr>
                <w:noProof/>
              </w:rPr>
              <w:t xml:space="preserve">TS/TR ... CR ... </w:t>
            </w:r>
          </w:p>
        </w:tc>
      </w:tr>
      <w:tr w:rsidR="001E41F3" w14:paraId="0E20D8F7" w14:textId="77777777" w:rsidTr="00547111">
        <w:tc>
          <w:tcPr>
            <w:tcW w:w="2694" w:type="dxa"/>
            <w:gridSpan w:val="2"/>
            <w:tcBorders>
              <w:left w:val="single" w:sz="4" w:space="0" w:color="auto"/>
            </w:tcBorders>
          </w:tcPr>
          <w:p w14:paraId="24597C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6EE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6AEF4"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8D29E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14354" w14:textId="77777777" w:rsidR="001E41F3" w:rsidRDefault="00145D43">
            <w:pPr>
              <w:pStyle w:val="CRCoverPage"/>
              <w:spacing w:after="0"/>
              <w:ind w:left="99"/>
              <w:rPr>
                <w:noProof/>
              </w:rPr>
            </w:pPr>
            <w:r>
              <w:rPr>
                <w:noProof/>
              </w:rPr>
              <w:t xml:space="preserve">TS/TR ... CR ... </w:t>
            </w:r>
          </w:p>
        </w:tc>
      </w:tr>
      <w:tr w:rsidR="001E41F3" w14:paraId="4153D46E" w14:textId="77777777" w:rsidTr="00547111">
        <w:tc>
          <w:tcPr>
            <w:tcW w:w="2694" w:type="dxa"/>
            <w:gridSpan w:val="2"/>
            <w:tcBorders>
              <w:left w:val="single" w:sz="4" w:space="0" w:color="auto"/>
            </w:tcBorders>
          </w:tcPr>
          <w:p w14:paraId="1D304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4776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ED807"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0FD26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4C3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6B67D5" w14:textId="77777777" w:rsidTr="008863B9">
        <w:tc>
          <w:tcPr>
            <w:tcW w:w="2694" w:type="dxa"/>
            <w:gridSpan w:val="2"/>
            <w:tcBorders>
              <w:left w:val="single" w:sz="4" w:space="0" w:color="auto"/>
            </w:tcBorders>
          </w:tcPr>
          <w:p w14:paraId="480959CD" w14:textId="77777777" w:rsidR="001E41F3" w:rsidRDefault="001E41F3">
            <w:pPr>
              <w:pStyle w:val="CRCoverPage"/>
              <w:spacing w:after="0"/>
              <w:rPr>
                <w:b/>
                <w:i/>
                <w:noProof/>
              </w:rPr>
            </w:pPr>
          </w:p>
        </w:tc>
        <w:tc>
          <w:tcPr>
            <w:tcW w:w="6946" w:type="dxa"/>
            <w:gridSpan w:val="9"/>
            <w:tcBorders>
              <w:right w:val="single" w:sz="4" w:space="0" w:color="auto"/>
            </w:tcBorders>
          </w:tcPr>
          <w:p w14:paraId="29C6DF25" w14:textId="77777777" w:rsidR="001E41F3" w:rsidRDefault="001E41F3">
            <w:pPr>
              <w:pStyle w:val="CRCoverPage"/>
              <w:spacing w:after="0"/>
              <w:rPr>
                <w:noProof/>
              </w:rPr>
            </w:pPr>
          </w:p>
        </w:tc>
      </w:tr>
      <w:tr w:rsidR="001E41F3" w14:paraId="024CA3CB" w14:textId="77777777" w:rsidTr="008863B9">
        <w:tc>
          <w:tcPr>
            <w:tcW w:w="2694" w:type="dxa"/>
            <w:gridSpan w:val="2"/>
            <w:tcBorders>
              <w:left w:val="single" w:sz="4" w:space="0" w:color="auto"/>
              <w:bottom w:val="single" w:sz="4" w:space="0" w:color="auto"/>
            </w:tcBorders>
          </w:tcPr>
          <w:p w14:paraId="2C7B24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81A11" w14:textId="77777777" w:rsidR="001E41F3" w:rsidRDefault="001E41F3">
            <w:pPr>
              <w:pStyle w:val="CRCoverPage"/>
              <w:spacing w:after="0"/>
              <w:ind w:left="100"/>
              <w:rPr>
                <w:noProof/>
              </w:rPr>
            </w:pPr>
          </w:p>
        </w:tc>
      </w:tr>
      <w:tr w:rsidR="008863B9" w:rsidRPr="008863B9" w14:paraId="2AF64D5B" w14:textId="77777777" w:rsidTr="008863B9">
        <w:tc>
          <w:tcPr>
            <w:tcW w:w="2694" w:type="dxa"/>
            <w:gridSpan w:val="2"/>
            <w:tcBorders>
              <w:top w:val="single" w:sz="4" w:space="0" w:color="auto"/>
              <w:bottom w:val="single" w:sz="4" w:space="0" w:color="auto"/>
            </w:tcBorders>
          </w:tcPr>
          <w:p w14:paraId="51345D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ACE39" w14:textId="77777777" w:rsidR="008863B9" w:rsidRPr="008863B9" w:rsidRDefault="008863B9">
            <w:pPr>
              <w:pStyle w:val="CRCoverPage"/>
              <w:spacing w:after="0"/>
              <w:ind w:left="100"/>
              <w:rPr>
                <w:noProof/>
                <w:sz w:val="8"/>
                <w:szCs w:val="8"/>
              </w:rPr>
            </w:pPr>
          </w:p>
        </w:tc>
      </w:tr>
      <w:tr w:rsidR="008863B9" w14:paraId="17F0633B" w14:textId="77777777" w:rsidTr="008863B9">
        <w:tc>
          <w:tcPr>
            <w:tcW w:w="2694" w:type="dxa"/>
            <w:gridSpan w:val="2"/>
            <w:tcBorders>
              <w:top w:val="single" w:sz="4" w:space="0" w:color="auto"/>
              <w:left w:val="single" w:sz="4" w:space="0" w:color="auto"/>
              <w:bottom w:val="single" w:sz="4" w:space="0" w:color="auto"/>
            </w:tcBorders>
          </w:tcPr>
          <w:p w14:paraId="46025E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B35A" w14:textId="77777777" w:rsidR="008863B9" w:rsidRDefault="008863B9">
            <w:pPr>
              <w:pStyle w:val="CRCoverPage"/>
              <w:spacing w:after="0"/>
              <w:ind w:left="100"/>
              <w:rPr>
                <w:noProof/>
              </w:rPr>
            </w:pPr>
          </w:p>
        </w:tc>
      </w:tr>
    </w:tbl>
    <w:p w14:paraId="7C1B989C" w14:textId="77777777" w:rsidR="001E41F3" w:rsidRDefault="001E41F3">
      <w:pPr>
        <w:pStyle w:val="CRCoverPage"/>
        <w:spacing w:after="0"/>
        <w:rPr>
          <w:noProof/>
          <w:sz w:val="8"/>
          <w:szCs w:val="8"/>
        </w:rPr>
      </w:pPr>
    </w:p>
    <w:p w14:paraId="49BA9221" w14:textId="77777777" w:rsidR="001E41F3" w:rsidRPr="00FA3DBF" w:rsidRDefault="001E41F3">
      <w:pPr>
        <w:rPr>
          <w:noProof/>
        </w:rPr>
        <w:sectPr w:rsidR="001E41F3" w:rsidRPr="00FA3DBF">
          <w:headerReference w:type="even" r:id="rId12"/>
          <w:footnotePr>
            <w:numRestart w:val="eachSect"/>
          </w:footnotePr>
          <w:pgSz w:w="11907" w:h="16840" w:code="9"/>
          <w:pgMar w:top="1418" w:right="1134" w:bottom="1134" w:left="1134" w:header="680" w:footer="567" w:gutter="0"/>
          <w:cols w:space="720"/>
        </w:sectPr>
      </w:pPr>
    </w:p>
    <w:p w14:paraId="1584E6C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959A76" w14:textId="77777777" w:rsidR="00513447" w:rsidRDefault="00513447" w:rsidP="00513447">
      <w:pPr>
        <w:pStyle w:val="Heading1"/>
      </w:pPr>
      <w:bookmarkStart w:id="3" w:name="_Toc73952618"/>
      <w:bookmarkStart w:id="4" w:name="_Toc70510008"/>
      <w:bookmarkStart w:id="5" w:name="_Toc73952713"/>
      <w:bookmarkStart w:id="6" w:name="_Toc70510103"/>
      <w:bookmarkEnd w:id="2"/>
      <w:r>
        <w:t>2</w:t>
      </w:r>
      <w:r>
        <w:tab/>
        <w:t>References</w:t>
      </w:r>
      <w:bookmarkEnd w:id="3"/>
      <w:bookmarkEnd w:id="4"/>
    </w:p>
    <w:p w14:paraId="54536F9E" w14:textId="77777777" w:rsidR="00513447" w:rsidRDefault="00513447" w:rsidP="00513447">
      <w:r>
        <w:t>The following documents contain provisions which, through reference in this text, constitute provisions of the present document.</w:t>
      </w:r>
    </w:p>
    <w:p w14:paraId="1FEDD691" w14:textId="77777777" w:rsidR="00513447" w:rsidRDefault="00513447" w:rsidP="00513447">
      <w:pPr>
        <w:pStyle w:val="B1"/>
      </w:pPr>
      <w:r>
        <w:t>-</w:t>
      </w:r>
      <w:r>
        <w:tab/>
        <w:t>References are either specific (identified by date of publication, edition number, version number, etc.) or non</w:t>
      </w:r>
      <w:r>
        <w:noBreakHyphen/>
        <w:t>specific.</w:t>
      </w:r>
    </w:p>
    <w:p w14:paraId="024D4E2C" w14:textId="77777777" w:rsidR="00513447" w:rsidRDefault="00513447" w:rsidP="00513447">
      <w:pPr>
        <w:pStyle w:val="B1"/>
      </w:pPr>
      <w:r>
        <w:t>-</w:t>
      </w:r>
      <w:r>
        <w:tab/>
        <w:t>For a specific reference, subsequent revisions do not apply.</w:t>
      </w:r>
    </w:p>
    <w:p w14:paraId="6ABCAB20" w14:textId="77777777" w:rsidR="00513447" w:rsidRDefault="00513447" w:rsidP="005134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FDCCDB" w14:textId="77777777" w:rsidR="00513447" w:rsidRDefault="00513447" w:rsidP="00513447">
      <w:pPr>
        <w:pStyle w:val="EX"/>
      </w:pPr>
      <w:r>
        <w:t>[1]</w:t>
      </w:r>
      <w:r>
        <w:tab/>
        <w:t>3GPP TR 21.905: "Vocabulary for 3GPP Specifications".</w:t>
      </w:r>
    </w:p>
    <w:p w14:paraId="3DA8E36C" w14:textId="77777777" w:rsidR="00513447" w:rsidRDefault="00513447" w:rsidP="00513447">
      <w:pPr>
        <w:pStyle w:val="EX"/>
        <w:rPr>
          <w:lang w:eastAsia="zh-CN"/>
        </w:rPr>
      </w:pPr>
      <w:r>
        <w:rPr>
          <w:rFonts w:eastAsia="Malgun Gothic"/>
        </w:rPr>
        <w:t>[2]</w:t>
      </w:r>
      <w:r>
        <w:rPr>
          <w:rFonts w:eastAsia="Malgun Gothic"/>
        </w:rPr>
        <w:tab/>
        <w:t xml:space="preserve">3GPP TS 23.228: </w:t>
      </w:r>
      <w:r>
        <w:t>"IP Multimedia Subsystem (IMS</w:t>
      </w:r>
      <w:r>
        <w:rPr>
          <w:rFonts w:eastAsia="Malgun Gothic"/>
        </w:rPr>
        <w:t>); Stage 2</w:t>
      </w:r>
      <w:r>
        <w:t>".</w:t>
      </w:r>
    </w:p>
    <w:p w14:paraId="1329755D" w14:textId="77777777" w:rsidR="00513447" w:rsidRDefault="00513447" w:rsidP="00513447">
      <w:pPr>
        <w:pStyle w:val="EX"/>
      </w:pPr>
      <w:r>
        <w:t>[</w:t>
      </w:r>
      <w:r>
        <w:rPr>
          <w:lang w:eastAsia="zh-CN"/>
        </w:rPr>
        <w:t>3</w:t>
      </w:r>
      <w:r>
        <w:t>]</w:t>
      </w:r>
      <w:r>
        <w:tab/>
        <w:t>3GPP</w:t>
      </w:r>
      <w:r>
        <w:rPr>
          <w:color w:val="000000"/>
          <w:lang w:eastAsia="ja-JP"/>
        </w:rPr>
        <w:t> </w:t>
      </w:r>
      <w:r>
        <w:t>TS</w:t>
      </w:r>
      <w:r>
        <w:rPr>
          <w:color w:val="000000"/>
          <w:lang w:eastAsia="ja-JP"/>
        </w:rPr>
        <w:t> </w:t>
      </w:r>
      <w:r>
        <w:t>23.</w:t>
      </w:r>
      <w:r>
        <w:rPr>
          <w:lang w:eastAsia="zh-CN"/>
        </w:rPr>
        <w:t>280</w:t>
      </w:r>
      <w:r>
        <w:t xml:space="preserve">: </w:t>
      </w:r>
      <w:r>
        <w:rPr>
          <w:color w:val="000000"/>
          <w:lang w:eastAsia="ja-JP"/>
        </w:rPr>
        <w:t>"Common functional architecture to support mission critical services; Stage 2"</w:t>
      </w:r>
      <w:r>
        <w:t>.</w:t>
      </w:r>
    </w:p>
    <w:p w14:paraId="38881D12" w14:textId="77777777" w:rsidR="00513447" w:rsidRDefault="00513447" w:rsidP="00513447">
      <w:pPr>
        <w:pStyle w:val="EX"/>
        <w:rPr>
          <w:lang w:eastAsia="zh-CN"/>
        </w:rPr>
      </w:pPr>
      <w:r>
        <w:t>[4]</w:t>
      </w:r>
      <w:r>
        <w:tab/>
      </w:r>
      <w:r>
        <w:rPr>
          <w:lang w:eastAsia="zh-CN"/>
        </w:rPr>
        <w:t>3GPP TS 23.281: "Functional architecture and information flows to support Mission Critical Video (MCVideo); Stage 2".</w:t>
      </w:r>
    </w:p>
    <w:p w14:paraId="58CFFC6D" w14:textId="77777777" w:rsidR="00513447" w:rsidRDefault="00513447" w:rsidP="00513447">
      <w:pPr>
        <w:pStyle w:val="EX"/>
        <w:rPr>
          <w:lang w:eastAsia="zh-CN"/>
        </w:rPr>
      </w:pPr>
      <w:r>
        <w:t>[5]</w:t>
      </w:r>
      <w:r>
        <w:tab/>
      </w:r>
      <w:r>
        <w:rPr>
          <w:lang w:eastAsia="zh-CN"/>
        </w:rPr>
        <w:t>3GPP TS 23.282: "Functional architecture and information flows to support Mission Critical Data (MCData); Stage 2".</w:t>
      </w:r>
    </w:p>
    <w:p w14:paraId="3E13C6FA" w14:textId="77777777" w:rsidR="00513447" w:rsidRDefault="00513447" w:rsidP="00513447">
      <w:pPr>
        <w:pStyle w:val="EX"/>
        <w:rPr>
          <w:lang w:eastAsia="zh-CN"/>
        </w:rPr>
      </w:pPr>
      <w:r>
        <w:rPr>
          <w:lang w:eastAsia="zh-CN"/>
        </w:rPr>
        <w:t>[6]</w:t>
      </w:r>
      <w:r>
        <w:rPr>
          <w:lang w:eastAsia="zh-CN"/>
        </w:rPr>
        <w:tab/>
        <w:t>3GPP TS 23.379: "Functional architecture and information flows to support Mission Critical Push To Talk (MCPTT); Stage 2".</w:t>
      </w:r>
    </w:p>
    <w:p w14:paraId="17C53572" w14:textId="77777777" w:rsidR="00513447" w:rsidRDefault="00513447" w:rsidP="00513447">
      <w:pPr>
        <w:pStyle w:val="EX"/>
      </w:pPr>
      <w:r>
        <w:t>[7]</w:t>
      </w:r>
      <w:r>
        <w:tab/>
        <w:t>3GPP TS 23.501: "System architecture for the 5G System (5GS)".</w:t>
      </w:r>
    </w:p>
    <w:p w14:paraId="03A01AFA" w14:textId="77777777" w:rsidR="00513447" w:rsidRDefault="00513447" w:rsidP="00513447">
      <w:pPr>
        <w:pStyle w:val="EX"/>
      </w:pPr>
      <w:r>
        <w:t>[8]</w:t>
      </w:r>
      <w:r>
        <w:tab/>
        <w:t>3GPP TS 23.002: "Network Architecture".</w:t>
      </w:r>
    </w:p>
    <w:p w14:paraId="3037A404" w14:textId="77777777" w:rsidR="00513447" w:rsidRDefault="00513447" w:rsidP="00513447">
      <w:pPr>
        <w:pStyle w:val="EX"/>
      </w:pPr>
      <w:r>
        <w:t>[9]</w:t>
      </w:r>
      <w:r>
        <w:tab/>
        <w:t>3GPP TS 23.503: "Policy and Charging Control Framework for the 5G System (5GS); Stage 2".</w:t>
      </w:r>
    </w:p>
    <w:p w14:paraId="619BF3F5" w14:textId="77777777" w:rsidR="00513447" w:rsidRDefault="00513447" w:rsidP="00513447">
      <w:pPr>
        <w:pStyle w:val="EX"/>
      </w:pPr>
      <w:r>
        <w:t>[10]</w:t>
      </w:r>
      <w:r>
        <w:tab/>
        <w:t>3GPP TS 23.502: "Procedures for the 5G System (5GS)".</w:t>
      </w:r>
    </w:p>
    <w:p w14:paraId="36EAFB49" w14:textId="77777777" w:rsidR="00513447" w:rsidRDefault="00513447" w:rsidP="00513447">
      <w:pPr>
        <w:pStyle w:val="EX"/>
        <w:rPr>
          <w:lang w:eastAsia="zh-CN"/>
        </w:rPr>
      </w:pPr>
      <w:r>
        <w:rPr>
          <w:lang w:eastAsia="zh-CN"/>
        </w:rPr>
        <w:t>[11]</w:t>
      </w:r>
      <w:r>
        <w:rPr>
          <w:lang w:eastAsia="zh-CN"/>
        </w:rPr>
        <w:tab/>
      </w:r>
      <w:r>
        <w:t>3GPP TS 22.179: "Mission Critical Push to Talk (MCPTT); Stage 1</w:t>
      </w:r>
      <w:r>
        <w:rPr>
          <w:lang w:eastAsia="zh-CN"/>
        </w:rPr>
        <w:t>"</w:t>
      </w:r>
      <w:r>
        <w:t>.</w:t>
      </w:r>
    </w:p>
    <w:p w14:paraId="6FB6EDF8" w14:textId="77777777" w:rsidR="00513447" w:rsidRDefault="00513447" w:rsidP="00513447">
      <w:pPr>
        <w:pStyle w:val="EX"/>
        <w:rPr>
          <w:lang w:eastAsia="zh-CN"/>
        </w:rPr>
      </w:pPr>
      <w:r>
        <w:rPr>
          <w:lang w:eastAsia="zh-CN"/>
        </w:rPr>
        <w:t>[12]</w:t>
      </w:r>
      <w:r>
        <w:rPr>
          <w:lang w:eastAsia="zh-CN"/>
        </w:rPr>
        <w:tab/>
      </w:r>
      <w:r>
        <w:t>3GPP TS 22.</w:t>
      </w:r>
      <w:r>
        <w:rPr>
          <w:lang w:eastAsia="zh-CN"/>
        </w:rPr>
        <w:t>280</w:t>
      </w:r>
      <w:r>
        <w:t>: "Mission Critical Services Common Requirements (MCCoRe); Stage 1</w:t>
      </w:r>
      <w:r>
        <w:rPr>
          <w:lang w:eastAsia="zh-CN"/>
        </w:rPr>
        <w:t>"</w:t>
      </w:r>
      <w:r>
        <w:t>.</w:t>
      </w:r>
    </w:p>
    <w:p w14:paraId="57D423C0" w14:textId="77777777" w:rsidR="00513447" w:rsidRDefault="00513447" w:rsidP="00513447">
      <w:pPr>
        <w:pStyle w:val="EX"/>
        <w:rPr>
          <w:lang w:eastAsia="zh-CN"/>
        </w:rPr>
      </w:pPr>
      <w:r>
        <w:rPr>
          <w:lang w:eastAsia="zh-CN"/>
        </w:rPr>
        <w:t>[13]</w:t>
      </w:r>
      <w:r>
        <w:rPr>
          <w:lang w:eastAsia="zh-CN"/>
        </w:rPr>
        <w:tab/>
      </w:r>
      <w:r>
        <w:t>3GPP TS 22.</w:t>
      </w:r>
      <w:r>
        <w:rPr>
          <w:lang w:eastAsia="zh-CN"/>
        </w:rPr>
        <w:t>281</w:t>
      </w:r>
      <w:r>
        <w:t>: "Mission Critical (MC) Video</w:t>
      </w:r>
      <w:r>
        <w:rPr>
          <w:lang w:eastAsia="zh-CN"/>
        </w:rPr>
        <w:t>"</w:t>
      </w:r>
      <w:r>
        <w:t>.</w:t>
      </w:r>
    </w:p>
    <w:p w14:paraId="006C62E2" w14:textId="77777777" w:rsidR="00513447" w:rsidRDefault="00513447" w:rsidP="00513447">
      <w:pPr>
        <w:pStyle w:val="EX"/>
        <w:rPr>
          <w:ins w:id="7" w:author="Huawei User" w:date="2021-09-26T16:10:00Z"/>
        </w:rPr>
      </w:pPr>
      <w:r>
        <w:rPr>
          <w:lang w:eastAsia="zh-CN"/>
        </w:rPr>
        <w:t>[14]</w:t>
      </w:r>
      <w:r>
        <w:rPr>
          <w:lang w:eastAsia="zh-CN"/>
        </w:rPr>
        <w:tab/>
      </w:r>
      <w:r>
        <w:t>3GPP TS 22.</w:t>
      </w:r>
      <w:r>
        <w:rPr>
          <w:lang w:eastAsia="zh-CN"/>
        </w:rPr>
        <w:t>282</w:t>
      </w:r>
      <w:r>
        <w:t>: "Mission Critical (MC) Data</w:t>
      </w:r>
      <w:r>
        <w:rPr>
          <w:lang w:eastAsia="zh-CN"/>
        </w:rPr>
        <w:t>"</w:t>
      </w:r>
      <w:r>
        <w:t>.</w:t>
      </w:r>
    </w:p>
    <w:p w14:paraId="591A1B51" w14:textId="77777777" w:rsidR="00513447" w:rsidRDefault="00513447" w:rsidP="00513447">
      <w:pPr>
        <w:pStyle w:val="EX"/>
        <w:rPr>
          <w:ins w:id="8" w:author="Huawei User" w:date="2021-09-26T16:10:00Z"/>
        </w:rPr>
      </w:pPr>
      <w:ins w:id="9" w:author="Huawei User" w:date="2021-09-26T16:10:00Z">
        <w:r>
          <w:t>[</w:t>
        </w:r>
        <w:r w:rsidRPr="00946561">
          <w:rPr>
            <w:highlight w:val="yellow"/>
          </w:rPr>
          <w:t>xx</w:t>
        </w:r>
        <w:r>
          <w:t>]</w:t>
        </w:r>
        <w:r>
          <w:tab/>
          <w:t>3GPP TS 23.247: "</w:t>
        </w:r>
        <w:r>
          <w:rPr>
            <w:lang w:eastAsia="zh-CN"/>
          </w:rPr>
          <w:t>Architectural enhancements for 5G multicast-broadcast services; Stage 2</w:t>
        </w:r>
        <w:r>
          <w:t>".</w:t>
        </w:r>
      </w:ins>
    </w:p>
    <w:p w14:paraId="5996DA80" w14:textId="77777777" w:rsidR="00513447" w:rsidRPr="00513447" w:rsidRDefault="00513447" w:rsidP="00513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1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5"/>
    <w:bookmarkEnd w:id="6"/>
    <w:p w14:paraId="0B495145" w14:textId="77777777" w:rsidR="00D00D0C" w:rsidRDefault="00D00D0C" w:rsidP="00D00D0C">
      <w:pPr>
        <w:pStyle w:val="Heading2"/>
        <w:rPr>
          <w:ins w:id="10" w:author="Huawei User" w:date="2021-09-30T05:52:00Z"/>
        </w:rPr>
      </w:pPr>
      <w:ins w:id="11" w:author="Huawei User" w:date="2021-09-30T05:52:00Z">
        <w:r>
          <w:t>7.X</w:t>
        </w:r>
        <w:r>
          <w:tab/>
          <w:t>MC service over 5G MBS</w:t>
        </w:r>
      </w:ins>
    </w:p>
    <w:p w14:paraId="16BF85B5" w14:textId="0232C832" w:rsidR="00D00D0C" w:rsidRDefault="00D00D0C" w:rsidP="00D00D0C">
      <w:pPr>
        <w:pStyle w:val="Heading3"/>
        <w:rPr>
          <w:ins w:id="12" w:author="Huawei User" w:date="2021-09-30T05:52:00Z"/>
          <w:lang w:val="en-US"/>
        </w:rPr>
      </w:pPr>
      <w:bookmarkStart w:id="13" w:name="_Toc82085100"/>
      <w:ins w:id="14" w:author="Huawei User" w:date="2021-09-30T05:52:00Z">
        <w:r>
          <w:rPr>
            <w:lang w:val="en-US"/>
          </w:rPr>
          <w:t>7.</w:t>
        </w:r>
        <w:r>
          <w:rPr>
            <w:lang w:val="en-US" w:eastAsia="zh-CN"/>
          </w:rPr>
          <w:t>X</w:t>
        </w:r>
        <w:r>
          <w:rPr>
            <w:lang w:val="en-US"/>
          </w:rPr>
          <w:t>.</w:t>
        </w:r>
      </w:ins>
      <w:ins w:id="15" w:author="Huawei User" w:date="2021-10-06T22:50:00Z">
        <w:r w:rsidR="000C7DE2">
          <w:rPr>
            <w:lang w:val="en-US"/>
          </w:rPr>
          <w:t>1</w:t>
        </w:r>
      </w:ins>
      <w:ins w:id="16" w:author="Huawei User" w:date="2021-09-30T05:52:00Z">
        <w:r>
          <w:rPr>
            <w:lang w:val="en-US"/>
          </w:rPr>
          <w:tab/>
        </w:r>
        <w:bookmarkEnd w:id="13"/>
        <w:r w:rsidRPr="000E4DC9">
          <w:t xml:space="preserve">MBS session </w:t>
        </w:r>
        <w:r>
          <w:t xml:space="preserve">configuration </w:t>
        </w:r>
        <w:r w:rsidRPr="000E4DC9">
          <w:t>and service announcement</w:t>
        </w:r>
      </w:ins>
    </w:p>
    <w:p w14:paraId="4C7928BA" w14:textId="67EB1ADD" w:rsidR="00D00D0C" w:rsidRDefault="00D00D0C" w:rsidP="00D00D0C">
      <w:pPr>
        <w:pStyle w:val="Heading4"/>
        <w:rPr>
          <w:ins w:id="17" w:author="Huawei User" w:date="2021-09-30T05:52:00Z"/>
        </w:rPr>
      </w:pPr>
      <w:bookmarkStart w:id="18" w:name="_Toc82085814"/>
      <w:ins w:id="19" w:author="Huawei User" w:date="2021-09-30T05:52:00Z">
        <w:r>
          <w:rPr>
            <w:lang w:eastAsia="zh-CN"/>
          </w:rPr>
          <w:t>7.X.</w:t>
        </w:r>
      </w:ins>
      <w:ins w:id="20" w:author="Huawei User" w:date="2021-10-06T22:50:00Z">
        <w:r w:rsidR="000C7DE2">
          <w:rPr>
            <w:lang w:eastAsia="zh-CN"/>
          </w:rPr>
          <w:t>1</w:t>
        </w:r>
      </w:ins>
      <w:ins w:id="21" w:author="Huawei User" w:date="2021-09-30T05:52:00Z">
        <w:r>
          <w:rPr>
            <w:lang w:eastAsia="zh-CN"/>
          </w:rPr>
          <w:t>.1</w:t>
        </w:r>
        <w:r>
          <w:rPr>
            <w:lang w:eastAsia="zh-CN"/>
          </w:rPr>
          <w:tab/>
        </w:r>
        <w:bookmarkEnd w:id="18"/>
        <w:r>
          <w:t>General</w:t>
        </w:r>
      </w:ins>
    </w:p>
    <w:p w14:paraId="5F1C3558" w14:textId="77777777" w:rsidR="00D00D0C" w:rsidRDefault="00D00D0C" w:rsidP="00D00D0C">
      <w:pPr>
        <w:rPr>
          <w:ins w:id="22" w:author="Huawei User" w:date="2021-09-30T05:52:00Z"/>
          <w:lang w:eastAsia="zh-CN"/>
        </w:rPr>
      </w:pPr>
      <w:ins w:id="23" w:author="Huawei User" w:date="2021-09-30T05:52:00Z">
        <w:r w:rsidRPr="00ED7869">
          <w:rPr>
            <w:lang w:eastAsia="zh-CN"/>
          </w:rPr>
          <w:t>When the MC service server decides to use MBS sessions for MC service group communications, the MC service server is first required to configure with the 5GC one or more MBS sessions to deliver the data associated to the MC service group communications.</w:t>
        </w:r>
      </w:ins>
    </w:p>
    <w:p w14:paraId="58375FA3" w14:textId="77777777" w:rsidR="00D00D0C" w:rsidRDefault="00D00D0C" w:rsidP="00D00D0C">
      <w:pPr>
        <w:rPr>
          <w:ins w:id="24" w:author="Huawei User" w:date="2021-09-30T05:53:00Z"/>
          <w:rFonts w:eastAsia="DengXian"/>
        </w:rPr>
      </w:pPr>
      <w:ins w:id="25" w:author="Huawei User" w:date="2021-09-30T05:52:00Z">
        <w:r w:rsidRPr="00152B89">
          <w:rPr>
            <w:rFonts w:eastAsia="DengXian"/>
          </w:rPr>
          <w:t xml:space="preserve">Service Announcement provides the </w:t>
        </w:r>
        <w:r>
          <w:rPr>
            <w:rFonts w:eastAsia="DengXian"/>
          </w:rPr>
          <w:t>MC users</w:t>
        </w:r>
        <w:r w:rsidRPr="00152B89">
          <w:rPr>
            <w:rFonts w:eastAsia="DengXian"/>
          </w:rPr>
          <w:t xml:space="preserve"> </w:t>
        </w:r>
        <w:r>
          <w:rPr>
            <w:rFonts w:eastAsia="DengXian"/>
          </w:rPr>
          <w:t xml:space="preserve">by MC service server </w:t>
        </w:r>
        <w:r w:rsidRPr="00152B89">
          <w:rPr>
            <w:rFonts w:eastAsia="DengXian"/>
          </w:rPr>
          <w:t>with descriptions specifying the multicast or broadcast services to be delivered as part of MBS Session.</w:t>
        </w:r>
      </w:ins>
    </w:p>
    <w:p w14:paraId="5F5CD4EB" w14:textId="0DE669E0" w:rsidR="00D00D0C" w:rsidRPr="00DB3D1B" w:rsidRDefault="00D00D0C" w:rsidP="00D00D0C">
      <w:pPr>
        <w:pStyle w:val="Heading4"/>
        <w:rPr>
          <w:ins w:id="26" w:author="Huawei User" w:date="2021-09-30T05:52:00Z"/>
        </w:rPr>
      </w:pPr>
      <w:ins w:id="27" w:author="Huawei User" w:date="2021-09-30T05:52:00Z">
        <w:r>
          <w:rPr>
            <w:lang w:eastAsia="zh-CN"/>
          </w:rPr>
          <w:lastRenderedPageBreak/>
          <w:t>7.X.</w:t>
        </w:r>
      </w:ins>
      <w:ins w:id="28" w:author="Huawei User" w:date="2021-10-06T22:50:00Z">
        <w:r w:rsidR="000C7DE2">
          <w:rPr>
            <w:lang w:eastAsia="zh-CN"/>
          </w:rPr>
          <w:t>1</w:t>
        </w:r>
      </w:ins>
      <w:ins w:id="29" w:author="Huawei User" w:date="2021-09-30T05:52:00Z">
        <w:r>
          <w:rPr>
            <w:lang w:eastAsia="zh-CN"/>
          </w:rPr>
          <w:t>.2</w:t>
        </w:r>
        <w:r>
          <w:rPr>
            <w:lang w:eastAsia="zh-CN"/>
          </w:rPr>
          <w:tab/>
        </w:r>
        <w:r>
          <w:t>MBS session configuration</w:t>
        </w:r>
      </w:ins>
    </w:p>
    <w:p w14:paraId="07611A02" w14:textId="77777777" w:rsidR="00D00D0C" w:rsidRDefault="00D00D0C" w:rsidP="00D00D0C">
      <w:pPr>
        <w:pStyle w:val="EditorsNote"/>
        <w:rPr>
          <w:ins w:id="30" w:author="Huawei User" w:date="2021-09-30T05:52:00Z"/>
        </w:rPr>
      </w:pPr>
      <w:ins w:id="31" w:author="Huawei User" w:date="2021-09-30T05:52:00Z">
        <w:r>
          <w:rPr>
            <w:lang w:val="en-US"/>
          </w:rPr>
          <w:t>Editor's note:</w:t>
        </w:r>
        <w:r>
          <w:rPr>
            <w:lang w:val="en-US"/>
          </w:rPr>
          <w:tab/>
          <w:t>The term "configuration" can be revisited if SA2 determines to use other names.</w:t>
        </w:r>
      </w:ins>
    </w:p>
    <w:p w14:paraId="332F8203" w14:textId="77777777" w:rsidR="00D00D0C" w:rsidRDefault="00D00D0C" w:rsidP="00D00D0C">
      <w:pPr>
        <w:rPr>
          <w:ins w:id="32" w:author="Huawei User" w:date="2021-09-30T05:52:00Z"/>
          <w:lang w:val="en-US" w:eastAsia="zh-CN"/>
        </w:rPr>
      </w:pPr>
      <w:ins w:id="33" w:author="Huawei User" w:date="2021-09-30T05:52:00Z">
        <w:r>
          <w:rPr>
            <w:lang w:eastAsia="zh-CN"/>
          </w:rPr>
          <w:t xml:space="preserve">When the MC service server decides to use MBS sessions for MC service group communications, the MC service server is first required to configure with the 5GC one or more MBS sessions to deliver the data associated to the MC service group communications. As being specified in </w:t>
        </w:r>
        <w:r>
          <w:t>3GPP TS 23.247 [xx], t</w:t>
        </w:r>
        <w:r>
          <w:rPr>
            <w:lang w:eastAsia="zh-CN"/>
          </w:rPr>
          <w:t>he MBS session configuration request includes the MBS session type and required service requirements associated to the MBS session. Among other aspects, the MBS session configuration request may also include MBS service area information, which can be</w:t>
        </w:r>
        <w:r>
          <w:t xml:space="preserve"> Cell ID list, TAI list or geographical area information</w:t>
        </w:r>
        <w:r>
          <w:rPr>
            <w:lang w:eastAsia="zh-CN"/>
          </w:rPr>
          <w:t>.</w:t>
        </w:r>
      </w:ins>
    </w:p>
    <w:p w14:paraId="409B8B46" w14:textId="77777777" w:rsidR="00D00D0C" w:rsidRDefault="00D00D0C" w:rsidP="00D00D0C">
      <w:pPr>
        <w:pStyle w:val="NO"/>
        <w:rPr>
          <w:ins w:id="34" w:author="Huawei User" w:date="2021-09-30T05:52:00Z"/>
          <w:lang w:eastAsia="zh-CN"/>
        </w:rPr>
      </w:pPr>
      <w:ins w:id="35" w:author="Huawei User" w:date="2021-09-30T05:52:00Z">
        <w:r>
          <w:rPr>
            <w:rFonts w:eastAsia="Malgun Gothic"/>
            <w:lang w:eastAsia="ko-KR"/>
          </w:rPr>
          <w:t>NOTE</w:t>
        </w:r>
        <w:r>
          <w:t> </w:t>
        </w:r>
        <w:r>
          <w:rPr>
            <w:lang w:eastAsia="zh-CN"/>
          </w:rPr>
          <w:t>1</w:t>
        </w:r>
        <w:r>
          <w:t>:</w:t>
        </w:r>
        <w:r>
          <w:tab/>
          <w:t>It is implementation specific whether the MC service server decides to use multicast or broadcast MBS sessions for MC service group communications</w:t>
        </w:r>
        <w:r>
          <w:rPr>
            <w:lang w:eastAsia="zh-CN"/>
          </w:rPr>
          <w:t xml:space="preserve">. </w:t>
        </w:r>
      </w:ins>
    </w:p>
    <w:p w14:paraId="2A3AE2A2" w14:textId="77777777" w:rsidR="00D00D0C" w:rsidRDefault="00D00D0C" w:rsidP="00D00D0C">
      <w:pPr>
        <w:rPr>
          <w:ins w:id="36" w:author="Huawei User" w:date="2021-09-30T05:52:00Z"/>
          <w:lang w:eastAsia="zh-CN"/>
        </w:rPr>
      </w:pPr>
      <w:ins w:id="37" w:author="Huawei User" w:date="2021-09-30T05:52:00Z">
        <w:r>
          <w:rPr>
            <w:lang w:eastAsia="zh-CN"/>
          </w:rPr>
          <w:t>Unless the MB-SMF information is already available at the MC service server, e.g., it is locally configured, the MC service server (directly or via NEF/MBSF) performs an MB-SMF discovery and selection. This can be done by requesting this information towards the 5GS during a session configuration phase, as defined in 3GPP TS 23.247 [xx]. For this purpose, MBS broadcast or multicast session related information, among others, e.g., S-NSSAI(s) and DNN(s) are utilized during an MB-SMF discovery.</w:t>
        </w:r>
      </w:ins>
    </w:p>
    <w:p w14:paraId="30153167" w14:textId="77777777" w:rsidR="00D00D0C" w:rsidRDefault="00D00D0C" w:rsidP="00D00D0C">
      <w:pPr>
        <w:rPr>
          <w:ins w:id="38" w:author="Huawei User" w:date="2021-09-30T05:52:00Z"/>
          <w:lang w:eastAsia="zh-CN"/>
        </w:rPr>
      </w:pPr>
      <w:ins w:id="39" w:author="Huawei User" w:date="2021-09-30T05:52:00Z">
        <w:r>
          <w:rPr>
            <w:lang w:eastAsia="zh-CN"/>
          </w:rPr>
          <w:t xml:space="preserve">Moreover, the MC service can decide to configure one MBS session per MC service group. In principle, an MBS session should be sufficient to handle all MC service group communications related to the corresponding MC service group, where different service requirements can be addressed by different MBS QoS flows within the MBS session. For instance, if different required QoS requirements are considered for application level control messages, e.g. floor control messages, and media for an MCPTT group call, a QoS flow can be configured for the application level control messages and another QoS flow for the media. </w:t>
        </w:r>
      </w:ins>
    </w:p>
    <w:p w14:paraId="3814FA03" w14:textId="77777777" w:rsidR="00D00D0C" w:rsidRDefault="00D00D0C" w:rsidP="00D00D0C">
      <w:pPr>
        <w:rPr>
          <w:ins w:id="40" w:author="Huawei User" w:date="2021-09-30T05:52:00Z"/>
          <w:lang w:eastAsia="zh-CN"/>
        </w:rPr>
      </w:pPr>
      <w:ins w:id="41" w:author="Huawei User" w:date="2021-09-30T05:52:00Z">
        <w:r>
          <w:rPr>
            <w:lang w:eastAsia="zh-CN"/>
          </w:rPr>
          <w:t xml:space="preserve">However, for the case of multicast MBS sessions, the MC service server could also decide to configure more than one MBS session per MC service group to deliver the same MC service data. This can avoid creating a one-to-one mapping between the members of an MC service group and the dedicated set of UEs associated to a multicast MBS session. Hence, the MC service server can hide any sensitive MC service group configuration from the 5GC. </w:t>
        </w:r>
      </w:ins>
    </w:p>
    <w:p w14:paraId="17C80468" w14:textId="77777777" w:rsidR="00D00D0C" w:rsidRDefault="00D00D0C" w:rsidP="00D00D0C">
      <w:pPr>
        <w:pStyle w:val="NO"/>
        <w:rPr>
          <w:ins w:id="42" w:author="Huawei User" w:date="2021-09-30T05:52:00Z"/>
          <w:lang w:eastAsia="zh-CN"/>
        </w:rPr>
      </w:pPr>
      <w:ins w:id="43" w:author="Huawei User" w:date="2021-09-30T05:52:00Z">
        <w:r>
          <w:rPr>
            <w:rFonts w:eastAsia="Malgun Gothic"/>
            <w:lang w:eastAsia="ko-KR"/>
          </w:rPr>
          <w:t>NOTE</w:t>
        </w:r>
        <w:r>
          <w:t> </w:t>
        </w:r>
        <w:r>
          <w:rPr>
            <w:lang w:eastAsia="zh-CN"/>
          </w:rPr>
          <w:t>2</w:t>
        </w:r>
        <w:r>
          <w:t>:</w:t>
        </w:r>
        <w:r>
          <w:tab/>
          <w:t>It is implementation specific whether the MC service server decides to configure one or multiple MBS sessions to transmit the MC service data associated to an MC service group</w:t>
        </w:r>
        <w:r>
          <w:rPr>
            <w:lang w:eastAsia="zh-CN"/>
          </w:rPr>
          <w:t xml:space="preserve">. </w:t>
        </w:r>
      </w:ins>
    </w:p>
    <w:p w14:paraId="6F5DCFE9" w14:textId="77777777" w:rsidR="00D00D0C" w:rsidRDefault="00D00D0C" w:rsidP="00D00D0C">
      <w:pPr>
        <w:rPr>
          <w:ins w:id="44" w:author="Huawei User" w:date="2021-09-30T05:52:00Z"/>
          <w:lang w:eastAsia="zh-CN"/>
        </w:rPr>
      </w:pPr>
      <w:ins w:id="45" w:author="Huawei User" w:date="2021-09-30T05:52:00Z">
        <w:r>
          <w:rPr>
            <w:lang w:eastAsia="zh-CN"/>
          </w:rPr>
          <w:t>As in eMBMS, the MC service server could also decide to not permanently associated an MBS session to a specific MC service group or MC service group communication. This could particularly be applicable for broadcast MBS sessions where all MC service UEs within a broadcast service area may be able to receive the same broadcasted data. However, for the case of multicast MBS sessions where the same data is only distributed to a specific set of users, the MC service server should, therefore, configure an MBS session per MC service group.</w:t>
        </w:r>
      </w:ins>
    </w:p>
    <w:p w14:paraId="7CFE1E71" w14:textId="77777777" w:rsidR="00D00D0C" w:rsidRDefault="00D00D0C" w:rsidP="00D00D0C">
      <w:pPr>
        <w:rPr>
          <w:ins w:id="46" w:author="Huawei User" w:date="2021-09-30T05:52:00Z"/>
          <w:lang w:eastAsia="zh-CN"/>
        </w:rPr>
      </w:pPr>
      <w:ins w:id="47" w:author="Huawei User" w:date="2021-09-30T05:52:00Z">
        <w:r>
          <w:rPr>
            <w:lang w:eastAsia="zh-CN"/>
          </w:rPr>
          <w:t>The MC service server can decide to configure MBS sessions based on different conditions. For instance, the MC service server can configure one or multiple MBS sessions based on MC service group status, e.g. when a specific group is active with affiliated users. This can be considered regardless if any MC service group communication has been initiated. The MBS session(s) can later be used by the MC service server for the different MC group communications associated to the specific MC service group. For this case and based on the MC service group configuration, the MC service server can in advance provide expected required service requirements to be associated to the MBS session. Also, the MC service server may dynamically update MBS sessions, e.g., to modify service areas or provide new required service requirements on demand. For this purpose, the MC service server initiates an MBS session update towards the 5GS. As described in 3GPP TS 23.247 [xx], this can either be an MBS session update to the MB-SMF when PCC is not used, or an MBS session configuration update to the PCF when PCC is used.</w:t>
        </w:r>
      </w:ins>
    </w:p>
    <w:p w14:paraId="3BE2DE8B" w14:textId="77777777" w:rsidR="00D00D0C" w:rsidRDefault="00D00D0C" w:rsidP="00D00D0C">
      <w:pPr>
        <w:rPr>
          <w:ins w:id="48" w:author="Huawei User" w:date="2021-09-30T05:52:00Z"/>
          <w:lang w:eastAsia="zh-CN"/>
        </w:rPr>
      </w:pPr>
      <w:ins w:id="49" w:author="Huawei User" w:date="2021-09-30T05:52:00Z">
        <w:r>
          <w:rPr>
            <w:lang w:eastAsia="zh-CN"/>
          </w:rPr>
          <w:t>Likewise, the MC service server can also decide to dynamically configure MBS sessions on demand based on, e.g., the establishment of specific MC service group communications, as defined in 3GPP TS 23.280 [3] for MBMS transmissions.</w:t>
        </w:r>
      </w:ins>
    </w:p>
    <w:p w14:paraId="09806054" w14:textId="77777777" w:rsidR="00D00D0C" w:rsidRDefault="00D00D0C" w:rsidP="00D00D0C">
      <w:pPr>
        <w:pStyle w:val="NO"/>
        <w:rPr>
          <w:ins w:id="50" w:author="Huawei User" w:date="2021-09-30T05:52:00Z"/>
          <w:lang w:eastAsia="zh-CN"/>
        </w:rPr>
      </w:pPr>
      <w:ins w:id="51" w:author="Huawei User" w:date="2021-09-30T05:52:00Z">
        <w:r>
          <w:rPr>
            <w:rFonts w:eastAsia="Malgun Gothic"/>
            <w:lang w:eastAsia="ko-KR"/>
          </w:rPr>
          <w:t>NOTE</w:t>
        </w:r>
        <w:r>
          <w:t> </w:t>
        </w:r>
        <w:r>
          <w:rPr>
            <w:lang w:eastAsia="zh-CN"/>
          </w:rPr>
          <w:t>3</w:t>
        </w:r>
        <w:r>
          <w:t>:</w:t>
        </w:r>
        <w:r>
          <w:tab/>
          <w:t>It is implementation specific whether the MC service server decides to configure MBS sessions in a pre-established mode or dynamic mode</w:t>
        </w:r>
        <w:r>
          <w:rPr>
            <w:lang w:eastAsia="zh-CN"/>
          </w:rPr>
          <w:t xml:space="preserve">. </w:t>
        </w:r>
      </w:ins>
    </w:p>
    <w:p w14:paraId="1CFC2439" w14:textId="77777777" w:rsidR="00D00D0C" w:rsidRDefault="00D00D0C" w:rsidP="00D00D0C">
      <w:pPr>
        <w:rPr>
          <w:ins w:id="52" w:author="Huawei User" w:date="2021-09-30T05:52:00Z"/>
          <w:lang w:eastAsia="zh-CN"/>
        </w:rPr>
      </w:pPr>
      <w:ins w:id="53" w:author="Huawei User" w:date="2021-09-30T05:52:00Z">
        <w:r>
          <w:rPr>
            <w:lang w:eastAsia="zh-CN"/>
          </w:rPr>
          <w:t xml:space="preserve">For multicast MBS sessions, as described in 3GPP TS 23.247 [xx], three states have been defined: configured state, active state and inactive state. Based on these states, the MC service server can request the configuration of multicast MBS sessions either in active or inactive state. For instance, the MC service server can request the configuration of an MBS session in inactive state while there are no active group communications associated to a specific MC service group. The MC service server will then need to activate the MBS session. This can occur when MC service data </w:t>
        </w:r>
        <w:r>
          <w:rPr>
            <w:lang w:eastAsia="zh-CN"/>
          </w:rPr>
          <w:lastRenderedPageBreak/>
          <w:t>becomes available to be transmitted over the MBS sessions, e.g. when a group communication is established for the corresponding MC service group. Hence, network resources can be handled in a more efficient way.</w:t>
        </w:r>
      </w:ins>
    </w:p>
    <w:p w14:paraId="100670E8" w14:textId="77777777" w:rsidR="00D00D0C" w:rsidRDefault="00D00D0C" w:rsidP="00D00D0C">
      <w:pPr>
        <w:rPr>
          <w:ins w:id="54" w:author="Huawei User" w:date="2021-09-30T05:52:00Z"/>
          <w:lang w:eastAsia="zh-CN"/>
        </w:rPr>
      </w:pPr>
      <w:ins w:id="55" w:author="Huawei User" w:date="2021-09-30T05:52:00Z">
        <w:r>
          <w:rPr>
            <w:lang w:eastAsia="zh-CN"/>
          </w:rPr>
          <w:t xml:space="preserve">As part of the MBS session configuration, specific MBS information like MBS session ID and how the data can be provided to be distributed over the MBS session is defined and available at the MC service server. </w:t>
        </w:r>
      </w:ins>
    </w:p>
    <w:p w14:paraId="622631B8" w14:textId="77777777" w:rsidR="00D00D0C" w:rsidRDefault="00D00D0C" w:rsidP="00D00D0C">
      <w:pPr>
        <w:rPr>
          <w:ins w:id="56" w:author="Huawei User" w:date="2021-09-30T05:52:00Z"/>
          <w:lang w:eastAsia="zh-CN"/>
        </w:rPr>
      </w:pPr>
      <w:ins w:id="57" w:author="Huawei User" w:date="2021-09-30T05:52:00Z">
        <w:r>
          <w:rPr>
            <w:lang w:eastAsia="zh-CN"/>
          </w:rPr>
          <w:t>Also, the MC service server can request the configuration of an MBS session with two types of service levels: transport only mode or enhanced service mode. In the transport only mode, the MC service data is transmitted transparently through the 5GS. In the enhanced service mode, the MBS services may include additional services, e.g. FEC.</w:t>
        </w:r>
      </w:ins>
    </w:p>
    <w:p w14:paraId="4F7701A7" w14:textId="6C0F1F66" w:rsidR="00D00D0C" w:rsidRDefault="00D00D0C" w:rsidP="00D00D0C">
      <w:pPr>
        <w:pStyle w:val="Heading4"/>
        <w:rPr>
          <w:ins w:id="58" w:author="Huawei User" w:date="2021-09-30T05:52:00Z"/>
        </w:rPr>
      </w:pPr>
      <w:ins w:id="59" w:author="Huawei User" w:date="2021-09-30T05:52:00Z">
        <w:r>
          <w:rPr>
            <w:rFonts w:hint="eastAsia"/>
          </w:rPr>
          <w:t>7.X.</w:t>
        </w:r>
      </w:ins>
      <w:ins w:id="60" w:author="Huawei User" w:date="2021-10-06T22:51:00Z">
        <w:r w:rsidR="000C7DE2">
          <w:t>1</w:t>
        </w:r>
      </w:ins>
      <w:ins w:id="61" w:author="Huawei User" w:date="2021-09-30T05:52:00Z">
        <w:r>
          <w:rPr>
            <w:rFonts w:hint="eastAsia"/>
          </w:rPr>
          <w:t>.</w:t>
        </w:r>
      </w:ins>
      <w:ins w:id="62" w:author="Huawei User" w:date="2021-10-06T22:51:00Z">
        <w:r w:rsidR="000C7DE2">
          <w:t>3</w:t>
        </w:r>
      </w:ins>
      <w:ins w:id="63" w:author="Huawei User" w:date="2021-09-30T05:52:00Z">
        <w:r>
          <w:rPr>
            <w:rFonts w:hint="eastAsia"/>
          </w:rPr>
          <w:tab/>
        </w:r>
        <w:r w:rsidRPr="00ED7869">
          <w:t>MBS service announcement</w:t>
        </w:r>
      </w:ins>
    </w:p>
    <w:p w14:paraId="23873D82" w14:textId="77777777" w:rsidR="00D00D0C" w:rsidRDefault="00D00D0C" w:rsidP="00D00D0C">
      <w:pPr>
        <w:rPr>
          <w:ins w:id="64" w:author="Huawei User" w:date="2021-09-30T05:52:00Z"/>
          <w:lang w:eastAsia="zh-CN"/>
        </w:rPr>
      </w:pPr>
      <w:ins w:id="65" w:author="Huawei User" w:date="2021-09-30T05:52:00Z">
        <w:r>
          <w:rPr>
            <w:lang w:eastAsia="zh-CN"/>
          </w:rPr>
          <w:t xml:space="preserve">When an MBS session is configured, the MC service server shall announce the corresponding MBS session(s) to the target MC users via an MBS service announcement. As being defined in 3GPP TS 23.247 [xx], the MBS service announcement shall include, among others, the MBS session ID, session type, SDP information, and any other information required to enable that MC service UEs can receive MC service data over an specific MBS session. </w:t>
        </w:r>
      </w:ins>
    </w:p>
    <w:p w14:paraId="164F75E7" w14:textId="77777777" w:rsidR="00D00D0C" w:rsidRDefault="00D00D0C" w:rsidP="00D00D0C">
      <w:pPr>
        <w:rPr>
          <w:ins w:id="66" w:author="Huawei User" w:date="2021-09-30T05:52:00Z"/>
          <w:lang w:eastAsia="zh-CN"/>
        </w:rPr>
      </w:pPr>
      <w:ins w:id="67" w:author="Huawei User" w:date="2021-09-30T05:52:00Z">
        <w:r>
          <w:rPr>
            <w:lang w:eastAsia="zh-CN"/>
          </w:rPr>
          <w:t>Based on the MBS service announcement the MC service UE can become able to receive MC service data over the MBS session.</w:t>
        </w:r>
      </w:ins>
    </w:p>
    <w:p w14:paraId="016AD1F3" w14:textId="6EA37C72" w:rsidR="00D00D0C" w:rsidRDefault="00D00D0C" w:rsidP="00D00D0C">
      <w:pPr>
        <w:rPr>
          <w:ins w:id="68" w:author="Huawei User" w:date="2021-09-30T05:52:00Z"/>
          <w:lang w:eastAsia="zh-CN"/>
        </w:rPr>
      </w:pPr>
      <w:ins w:id="69" w:author="Huawei User" w:date="2021-09-30T05:52:00Z">
        <w:r>
          <w:rPr>
            <w:lang w:eastAsia="zh-CN"/>
          </w:rPr>
          <w:t xml:space="preserve">Table </w:t>
        </w:r>
        <w:r>
          <w:rPr>
            <w:rFonts w:hint="eastAsia"/>
          </w:rPr>
          <w:t>7.X.</w:t>
        </w:r>
      </w:ins>
      <w:ins w:id="70" w:author="Huawei User" w:date="2021-10-06T22:51:00Z">
        <w:r w:rsidR="000C7DE2">
          <w:t>1</w:t>
        </w:r>
      </w:ins>
      <w:ins w:id="71" w:author="Huawei User" w:date="2021-09-30T05:52:00Z">
        <w:r>
          <w:rPr>
            <w:rFonts w:hint="eastAsia"/>
          </w:rPr>
          <w:t>.</w:t>
        </w:r>
      </w:ins>
      <w:ins w:id="72" w:author="Huawei User" w:date="2021-10-06T22:51:00Z">
        <w:r w:rsidR="000C7DE2">
          <w:t>3</w:t>
        </w:r>
      </w:ins>
      <w:ins w:id="73" w:author="Huawei User" w:date="2021-09-30T05:52:00Z">
        <w:r>
          <w:rPr>
            <w:lang w:eastAsia="zh-CN"/>
          </w:rPr>
          <w:t xml:space="preserve">-1 specifically describes the MBS service announcement to be sent from the MC service server to MC service clients to enable that MC service UEs can receive MC service group communication data over MBS sessions.  </w:t>
        </w:r>
      </w:ins>
    </w:p>
    <w:p w14:paraId="7A04FF23" w14:textId="60E61FC9" w:rsidR="00D00D0C" w:rsidRDefault="00D00D0C" w:rsidP="00D00D0C">
      <w:pPr>
        <w:pStyle w:val="TH"/>
        <w:rPr>
          <w:ins w:id="74" w:author="Huawei User" w:date="2021-09-30T05:52:00Z"/>
          <w:lang w:eastAsia="zh-CN"/>
        </w:rPr>
      </w:pPr>
      <w:ins w:id="75" w:author="Huawei User" w:date="2021-09-30T05:52:00Z">
        <w:r>
          <w:t>Table </w:t>
        </w:r>
        <w:r>
          <w:rPr>
            <w:rFonts w:hint="eastAsia"/>
          </w:rPr>
          <w:t>7.X.</w:t>
        </w:r>
      </w:ins>
      <w:ins w:id="76" w:author="Huawei User" w:date="2021-10-06T22:51:00Z">
        <w:r w:rsidR="000C7DE2">
          <w:t>1</w:t>
        </w:r>
      </w:ins>
      <w:ins w:id="77" w:author="Huawei User" w:date="2021-09-30T05:52:00Z">
        <w:r>
          <w:rPr>
            <w:rFonts w:hint="eastAsia"/>
          </w:rPr>
          <w:t>.</w:t>
        </w:r>
      </w:ins>
      <w:ins w:id="78" w:author="Huawei User" w:date="2021-10-06T22:51:00Z">
        <w:r w:rsidR="000C7DE2">
          <w:t>3</w:t>
        </w:r>
      </w:ins>
      <w:ins w:id="79" w:author="Huawei User" w:date="2021-09-30T05:52:00Z">
        <w:r>
          <w:t xml:space="preserve">-1: </w:t>
        </w:r>
        <w:r>
          <w:rPr>
            <w:lang w:eastAsia="zh-CN"/>
          </w:rPr>
          <w:t>MBS service announcement for the use of MBS session for MC service group communications</w:t>
        </w:r>
      </w:ins>
    </w:p>
    <w:tbl>
      <w:tblPr>
        <w:tblW w:w="0" w:type="dxa"/>
        <w:jc w:val="center"/>
        <w:tblLayout w:type="fixed"/>
        <w:tblLook w:val="04A0" w:firstRow="1" w:lastRow="0" w:firstColumn="1" w:lastColumn="0" w:noHBand="0" w:noVBand="1"/>
      </w:tblPr>
      <w:tblGrid>
        <w:gridCol w:w="2880"/>
        <w:gridCol w:w="1440"/>
        <w:gridCol w:w="4320"/>
      </w:tblGrid>
      <w:tr w:rsidR="00D00D0C" w14:paraId="57A5741F" w14:textId="77777777" w:rsidTr="004C0BA4">
        <w:trPr>
          <w:jc w:val="center"/>
          <w:ins w:id="80" w:author="Huawei User" w:date="2021-09-30T05:52:00Z"/>
        </w:trPr>
        <w:tc>
          <w:tcPr>
            <w:tcW w:w="2880" w:type="dxa"/>
            <w:tcBorders>
              <w:top w:val="single" w:sz="4" w:space="0" w:color="000000"/>
              <w:left w:val="single" w:sz="4" w:space="0" w:color="000000"/>
              <w:bottom w:val="single" w:sz="4" w:space="0" w:color="000000"/>
              <w:right w:val="nil"/>
            </w:tcBorders>
            <w:hideMark/>
          </w:tcPr>
          <w:p w14:paraId="2CBCD3D5" w14:textId="77777777" w:rsidR="00D00D0C" w:rsidRDefault="00D00D0C" w:rsidP="004C0BA4">
            <w:pPr>
              <w:pStyle w:val="TAH"/>
              <w:rPr>
                <w:ins w:id="81" w:author="Huawei User" w:date="2021-09-30T05:52:00Z"/>
              </w:rPr>
            </w:pPr>
            <w:ins w:id="82" w:author="Huawei User" w:date="2021-09-30T05:52:00Z">
              <w:r>
                <w:t>Information element</w:t>
              </w:r>
            </w:ins>
          </w:p>
        </w:tc>
        <w:tc>
          <w:tcPr>
            <w:tcW w:w="1440" w:type="dxa"/>
            <w:tcBorders>
              <w:top w:val="single" w:sz="4" w:space="0" w:color="000000"/>
              <w:left w:val="single" w:sz="4" w:space="0" w:color="000000"/>
              <w:bottom w:val="single" w:sz="4" w:space="0" w:color="000000"/>
              <w:right w:val="nil"/>
            </w:tcBorders>
            <w:hideMark/>
          </w:tcPr>
          <w:p w14:paraId="631769F8" w14:textId="77777777" w:rsidR="00D00D0C" w:rsidRDefault="00D00D0C" w:rsidP="004C0BA4">
            <w:pPr>
              <w:pStyle w:val="TAH"/>
              <w:rPr>
                <w:ins w:id="83" w:author="Huawei User" w:date="2021-09-30T05:52:00Z"/>
              </w:rPr>
            </w:pPr>
            <w:ins w:id="84" w:author="Huawei User" w:date="2021-09-30T05:5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4935E6" w14:textId="77777777" w:rsidR="00D00D0C" w:rsidRDefault="00D00D0C" w:rsidP="004C0BA4">
            <w:pPr>
              <w:pStyle w:val="TAH"/>
              <w:rPr>
                <w:ins w:id="85" w:author="Huawei User" w:date="2021-09-30T05:52:00Z"/>
              </w:rPr>
            </w:pPr>
            <w:ins w:id="86" w:author="Huawei User" w:date="2021-09-30T05:52:00Z">
              <w:r>
                <w:t>Description</w:t>
              </w:r>
            </w:ins>
          </w:p>
        </w:tc>
      </w:tr>
      <w:tr w:rsidR="00D00D0C" w14:paraId="4DB3A095" w14:textId="77777777" w:rsidTr="004C0BA4">
        <w:trPr>
          <w:jc w:val="center"/>
          <w:ins w:id="87" w:author="Huawei User" w:date="2021-09-30T05:52:00Z"/>
        </w:trPr>
        <w:tc>
          <w:tcPr>
            <w:tcW w:w="2880" w:type="dxa"/>
            <w:tcBorders>
              <w:top w:val="single" w:sz="4" w:space="0" w:color="000000"/>
              <w:left w:val="single" w:sz="4" w:space="0" w:color="000000"/>
              <w:bottom w:val="single" w:sz="4" w:space="0" w:color="000000"/>
              <w:right w:val="nil"/>
            </w:tcBorders>
            <w:hideMark/>
          </w:tcPr>
          <w:p w14:paraId="0164B29D" w14:textId="77777777" w:rsidR="00D00D0C" w:rsidRDefault="00D00D0C" w:rsidP="004C0BA4">
            <w:pPr>
              <w:pStyle w:val="TAL"/>
              <w:rPr>
                <w:ins w:id="88" w:author="Huawei User" w:date="2021-09-30T05:52:00Z"/>
              </w:rPr>
            </w:pPr>
            <w:ins w:id="89" w:author="Huawei User" w:date="2021-09-30T05:52:00Z">
              <w:r>
                <w:t>MBS session ID</w:t>
              </w:r>
            </w:ins>
          </w:p>
        </w:tc>
        <w:tc>
          <w:tcPr>
            <w:tcW w:w="1440" w:type="dxa"/>
            <w:tcBorders>
              <w:top w:val="single" w:sz="4" w:space="0" w:color="000000"/>
              <w:left w:val="single" w:sz="4" w:space="0" w:color="000000"/>
              <w:bottom w:val="single" w:sz="4" w:space="0" w:color="000000"/>
              <w:right w:val="nil"/>
            </w:tcBorders>
            <w:hideMark/>
          </w:tcPr>
          <w:p w14:paraId="0F24F35A" w14:textId="77777777" w:rsidR="00D00D0C" w:rsidRDefault="00D00D0C" w:rsidP="004C0BA4">
            <w:pPr>
              <w:pStyle w:val="TAL"/>
              <w:rPr>
                <w:ins w:id="90" w:author="Huawei User" w:date="2021-09-30T05:52:00Z"/>
              </w:rPr>
            </w:pPr>
            <w:ins w:id="91" w:author="Huawei User" w:date="2021-09-30T05:5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986DA9" w14:textId="77777777" w:rsidR="00D00D0C" w:rsidRDefault="00D00D0C" w:rsidP="004C0BA4">
            <w:pPr>
              <w:pStyle w:val="TAL"/>
              <w:rPr>
                <w:ins w:id="92" w:author="Huawei User" w:date="2021-09-30T05:52:00Z"/>
              </w:rPr>
            </w:pPr>
            <w:ins w:id="93" w:author="Huawei User" w:date="2021-09-30T05:52:00Z">
              <w:r>
                <w:t>The identity of the MBS session used to deliver MC service group communication data. It is either TMGI for broadcast MBS and multicast MBS sessions, or source specific IP multicast address for multicast MBS session</w:t>
              </w:r>
            </w:ins>
          </w:p>
        </w:tc>
      </w:tr>
      <w:tr w:rsidR="00D00D0C" w14:paraId="3087158F" w14:textId="77777777" w:rsidTr="004C0BA4">
        <w:trPr>
          <w:jc w:val="center"/>
          <w:ins w:id="94" w:author="Huawei User" w:date="2021-09-30T05:52:00Z"/>
        </w:trPr>
        <w:tc>
          <w:tcPr>
            <w:tcW w:w="2880" w:type="dxa"/>
            <w:tcBorders>
              <w:top w:val="single" w:sz="4" w:space="0" w:color="000000"/>
              <w:left w:val="single" w:sz="4" w:space="0" w:color="000000"/>
              <w:bottom w:val="single" w:sz="4" w:space="0" w:color="000000"/>
              <w:right w:val="nil"/>
            </w:tcBorders>
            <w:hideMark/>
          </w:tcPr>
          <w:p w14:paraId="7F244E74" w14:textId="77777777" w:rsidR="00D00D0C" w:rsidRDefault="00D00D0C" w:rsidP="004C0BA4">
            <w:pPr>
              <w:pStyle w:val="TAL"/>
              <w:rPr>
                <w:ins w:id="95" w:author="Huawei User" w:date="2021-09-30T05:52:00Z"/>
              </w:rPr>
            </w:pPr>
            <w:ins w:id="96" w:author="Huawei User" w:date="2021-09-30T05:52:00Z">
              <w:r>
                <w:t>MBS session mode</w:t>
              </w:r>
            </w:ins>
          </w:p>
        </w:tc>
        <w:tc>
          <w:tcPr>
            <w:tcW w:w="1440" w:type="dxa"/>
            <w:tcBorders>
              <w:top w:val="single" w:sz="4" w:space="0" w:color="000000"/>
              <w:left w:val="single" w:sz="4" w:space="0" w:color="000000"/>
              <w:bottom w:val="single" w:sz="4" w:space="0" w:color="000000"/>
              <w:right w:val="nil"/>
            </w:tcBorders>
            <w:hideMark/>
          </w:tcPr>
          <w:p w14:paraId="2EE2A3E4" w14:textId="77777777" w:rsidR="00D00D0C" w:rsidRDefault="00D00D0C" w:rsidP="004C0BA4">
            <w:pPr>
              <w:pStyle w:val="TAL"/>
              <w:rPr>
                <w:ins w:id="97" w:author="Huawei User" w:date="2021-09-30T05:52:00Z"/>
                <w:lang w:eastAsia="zh-CN"/>
              </w:rPr>
            </w:pPr>
            <w:ins w:id="98" w:author="Huawei User" w:date="2021-09-30T05: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B61D19" w14:textId="77777777" w:rsidR="00D00D0C" w:rsidRDefault="00D00D0C" w:rsidP="004C0BA4">
            <w:pPr>
              <w:pStyle w:val="TAL"/>
              <w:rPr>
                <w:ins w:id="99" w:author="Huawei User" w:date="2021-09-30T05:52:00Z"/>
              </w:rPr>
            </w:pPr>
            <w:ins w:id="100" w:author="Huawei User" w:date="2021-09-30T05:52:00Z">
              <w:r>
                <w:t>Indicate the service type of the MBS session, either a multicast MBS session or a broadcast MBS session</w:t>
              </w:r>
            </w:ins>
          </w:p>
        </w:tc>
      </w:tr>
      <w:tr w:rsidR="00D00D0C" w14:paraId="2B22247D" w14:textId="77777777" w:rsidTr="004C0BA4">
        <w:trPr>
          <w:jc w:val="center"/>
          <w:ins w:id="101" w:author="Huawei User" w:date="2021-09-30T05:52:00Z"/>
        </w:trPr>
        <w:tc>
          <w:tcPr>
            <w:tcW w:w="2880" w:type="dxa"/>
            <w:tcBorders>
              <w:top w:val="single" w:sz="4" w:space="0" w:color="000000"/>
              <w:left w:val="single" w:sz="4" w:space="0" w:color="000000"/>
              <w:bottom w:val="single" w:sz="4" w:space="0" w:color="000000"/>
              <w:right w:val="nil"/>
            </w:tcBorders>
            <w:hideMark/>
          </w:tcPr>
          <w:p w14:paraId="4952E1BF" w14:textId="77777777" w:rsidR="00D00D0C" w:rsidRDefault="00D00D0C" w:rsidP="004C0BA4">
            <w:pPr>
              <w:pStyle w:val="TAL"/>
              <w:rPr>
                <w:ins w:id="102" w:author="Huawei User" w:date="2021-09-30T05:52:00Z"/>
              </w:rPr>
            </w:pPr>
            <w:ins w:id="103" w:author="Huawei User" w:date="2021-09-30T05:52:00Z">
              <w:r>
                <w:t>MC service group ID</w:t>
              </w:r>
            </w:ins>
          </w:p>
        </w:tc>
        <w:tc>
          <w:tcPr>
            <w:tcW w:w="1440" w:type="dxa"/>
            <w:tcBorders>
              <w:top w:val="single" w:sz="4" w:space="0" w:color="000000"/>
              <w:left w:val="single" w:sz="4" w:space="0" w:color="000000"/>
              <w:bottom w:val="single" w:sz="4" w:space="0" w:color="000000"/>
              <w:right w:val="nil"/>
            </w:tcBorders>
            <w:hideMark/>
          </w:tcPr>
          <w:p w14:paraId="0BAB2B37" w14:textId="77777777" w:rsidR="00D00D0C" w:rsidRDefault="00D00D0C" w:rsidP="004C0BA4">
            <w:pPr>
              <w:pStyle w:val="TAL"/>
              <w:rPr>
                <w:ins w:id="104" w:author="Huawei User" w:date="2021-09-30T05:52:00Z"/>
                <w:lang w:eastAsia="zh-CN"/>
              </w:rPr>
            </w:pPr>
            <w:ins w:id="105"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A593C1" w14:textId="77777777" w:rsidR="00D00D0C" w:rsidRDefault="00D00D0C" w:rsidP="004C0BA4">
            <w:pPr>
              <w:pStyle w:val="TAL"/>
              <w:rPr>
                <w:ins w:id="106" w:author="Huawei User" w:date="2021-09-30T05:52:00Z"/>
              </w:rPr>
            </w:pPr>
            <w:ins w:id="107" w:author="Huawei User" w:date="2021-09-30T05:52:00Z">
              <w:r>
                <w:t>Indicate the MC service group ID associated to the MBS session</w:t>
              </w:r>
            </w:ins>
          </w:p>
        </w:tc>
      </w:tr>
      <w:tr w:rsidR="00D00D0C" w14:paraId="22D21D35" w14:textId="77777777" w:rsidTr="004C0BA4">
        <w:trPr>
          <w:jc w:val="center"/>
          <w:ins w:id="108" w:author="Huawei User" w:date="2021-09-30T05:52:00Z"/>
        </w:trPr>
        <w:tc>
          <w:tcPr>
            <w:tcW w:w="2880" w:type="dxa"/>
            <w:tcBorders>
              <w:top w:val="single" w:sz="4" w:space="0" w:color="000000"/>
              <w:left w:val="single" w:sz="4" w:space="0" w:color="000000"/>
              <w:bottom w:val="single" w:sz="4" w:space="0" w:color="000000"/>
              <w:right w:val="nil"/>
            </w:tcBorders>
            <w:hideMark/>
          </w:tcPr>
          <w:p w14:paraId="57DE8CED" w14:textId="77777777" w:rsidR="00D00D0C" w:rsidRDefault="00D00D0C" w:rsidP="004C0BA4">
            <w:pPr>
              <w:pStyle w:val="TAL"/>
              <w:rPr>
                <w:ins w:id="109" w:author="Huawei User" w:date="2021-09-30T05:52:00Z"/>
              </w:rPr>
            </w:pPr>
            <w:ins w:id="110" w:author="Huawei User" w:date="2021-09-30T05:52:00Z">
              <w:r>
                <w:t>SDP information</w:t>
              </w:r>
            </w:ins>
          </w:p>
        </w:tc>
        <w:tc>
          <w:tcPr>
            <w:tcW w:w="1440" w:type="dxa"/>
            <w:tcBorders>
              <w:top w:val="single" w:sz="4" w:space="0" w:color="000000"/>
              <w:left w:val="single" w:sz="4" w:space="0" w:color="000000"/>
              <w:bottom w:val="single" w:sz="4" w:space="0" w:color="000000"/>
              <w:right w:val="nil"/>
            </w:tcBorders>
            <w:hideMark/>
          </w:tcPr>
          <w:p w14:paraId="0FD13ECF" w14:textId="77777777" w:rsidR="00D00D0C" w:rsidRDefault="00D00D0C" w:rsidP="004C0BA4">
            <w:pPr>
              <w:pStyle w:val="TAL"/>
              <w:rPr>
                <w:ins w:id="111" w:author="Huawei User" w:date="2021-09-30T05:52:00Z"/>
                <w:lang w:eastAsia="zh-CN"/>
              </w:rPr>
            </w:pPr>
            <w:ins w:id="112" w:author="Huawei User" w:date="2021-09-30T05:5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635573" w14:textId="77777777" w:rsidR="00D00D0C" w:rsidRDefault="00D00D0C" w:rsidP="004C0BA4">
            <w:pPr>
              <w:pStyle w:val="TAL"/>
              <w:rPr>
                <w:ins w:id="113" w:author="Huawei User" w:date="2021-09-30T05:52:00Z"/>
              </w:rPr>
            </w:pPr>
            <w:ins w:id="114" w:author="Huawei User" w:date="2021-09-30T05:52:00Z">
              <w:r>
                <w:t>SDP related to application level control signalling or media to be transmitted over the MBS session (e.g. codec, protocol ID, FEC information, IP address and ports)</w:t>
              </w:r>
            </w:ins>
          </w:p>
        </w:tc>
      </w:tr>
      <w:tr w:rsidR="00D00D0C" w14:paraId="50497AB9" w14:textId="77777777" w:rsidTr="004C0BA4">
        <w:trPr>
          <w:jc w:val="center"/>
          <w:ins w:id="115" w:author="Huawei User" w:date="2021-09-30T05:52:00Z"/>
        </w:trPr>
        <w:tc>
          <w:tcPr>
            <w:tcW w:w="2880" w:type="dxa"/>
            <w:tcBorders>
              <w:top w:val="single" w:sz="4" w:space="0" w:color="000000"/>
              <w:left w:val="single" w:sz="4" w:space="0" w:color="000000"/>
              <w:bottom w:val="single" w:sz="4" w:space="0" w:color="000000"/>
              <w:right w:val="nil"/>
            </w:tcBorders>
            <w:hideMark/>
          </w:tcPr>
          <w:p w14:paraId="71B73A77" w14:textId="77777777" w:rsidR="00D00D0C" w:rsidRDefault="00D00D0C" w:rsidP="004C0BA4">
            <w:pPr>
              <w:pStyle w:val="TAL"/>
              <w:rPr>
                <w:ins w:id="116" w:author="Huawei User" w:date="2021-09-30T05:52:00Z"/>
              </w:rPr>
            </w:pPr>
            <w:ins w:id="117" w:author="Huawei User" w:date="2021-09-30T05:52:00Z">
              <w:r>
                <w:t>List of MBS Service Area information</w:t>
              </w:r>
            </w:ins>
          </w:p>
        </w:tc>
        <w:tc>
          <w:tcPr>
            <w:tcW w:w="1440" w:type="dxa"/>
            <w:tcBorders>
              <w:top w:val="single" w:sz="4" w:space="0" w:color="000000"/>
              <w:left w:val="single" w:sz="4" w:space="0" w:color="000000"/>
              <w:bottom w:val="single" w:sz="4" w:space="0" w:color="000000"/>
              <w:right w:val="nil"/>
            </w:tcBorders>
            <w:hideMark/>
          </w:tcPr>
          <w:p w14:paraId="1D4ADA9F" w14:textId="77777777" w:rsidR="00D00D0C" w:rsidRDefault="00D00D0C" w:rsidP="004C0BA4">
            <w:pPr>
              <w:pStyle w:val="TAL"/>
              <w:rPr>
                <w:ins w:id="118" w:author="Huawei User" w:date="2021-09-30T05:52:00Z"/>
              </w:rPr>
            </w:pPr>
            <w:ins w:id="119"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B1D51C" w14:textId="77777777" w:rsidR="00D00D0C" w:rsidRDefault="00D00D0C" w:rsidP="004C0BA4">
            <w:pPr>
              <w:pStyle w:val="TAL"/>
              <w:rPr>
                <w:ins w:id="120" w:author="Huawei User" w:date="2021-09-30T05:52:00Z"/>
              </w:rPr>
            </w:pPr>
            <w:ins w:id="121" w:author="Huawei User" w:date="2021-09-30T05:52:00Z">
              <w:r>
                <w:t>For the case of local MBS services, it indicates either multicast service area identifier(s) for multicast MBS session, or broadcast service area identifier(s) for broadcast MBS session</w:t>
              </w:r>
            </w:ins>
          </w:p>
        </w:tc>
      </w:tr>
      <w:tr w:rsidR="00D00D0C" w14:paraId="5DFC77AC" w14:textId="77777777" w:rsidTr="004C0BA4">
        <w:trPr>
          <w:jc w:val="center"/>
          <w:ins w:id="122" w:author="Huawei User" w:date="2021-09-30T05:52:00Z"/>
        </w:trPr>
        <w:tc>
          <w:tcPr>
            <w:tcW w:w="2880" w:type="dxa"/>
            <w:tcBorders>
              <w:top w:val="single" w:sz="4" w:space="0" w:color="000000"/>
              <w:left w:val="single" w:sz="4" w:space="0" w:color="000000"/>
              <w:bottom w:val="single" w:sz="4" w:space="0" w:color="000000"/>
              <w:right w:val="nil"/>
            </w:tcBorders>
            <w:hideMark/>
          </w:tcPr>
          <w:p w14:paraId="2DF5E619" w14:textId="77777777" w:rsidR="00D00D0C" w:rsidRDefault="00D00D0C" w:rsidP="004C0BA4">
            <w:pPr>
              <w:pStyle w:val="TAL"/>
              <w:rPr>
                <w:ins w:id="123" w:author="Huawei User" w:date="2021-09-30T05:52:00Z"/>
              </w:rPr>
            </w:pPr>
            <w:ins w:id="124" w:author="Huawei User" w:date="2021-09-30T05:52:00Z">
              <w:r>
                <w:t>Service announcement acknowledgement</w:t>
              </w:r>
            </w:ins>
          </w:p>
        </w:tc>
        <w:tc>
          <w:tcPr>
            <w:tcW w:w="1440" w:type="dxa"/>
            <w:tcBorders>
              <w:top w:val="single" w:sz="4" w:space="0" w:color="000000"/>
              <w:left w:val="single" w:sz="4" w:space="0" w:color="000000"/>
              <w:bottom w:val="single" w:sz="4" w:space="0" w:color="000000"/>
              <w:right w:val="nil"/>
            </w:tcBorders>
            <w:hideMark/>
          </w:tcPr>
          <w:p w14:paraId="4D890D38" w14:textId="77777777" w:rsidR="00D00D0C" w:rsidRDefault="00D00D0C" w:rsidP="004C0BA4">
            <w:pPr>
              <w:pStyle w:val="TAL"/>
              <w:rPr>
                <w:ins w:id="125" w:author="Huawei User" w:date="2021-09-30T05:52:00Z"/>
              </w:rPr>
            </w:pPr>
            <w:ins w:id="126"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CD09C4" w14:textId="77777777" w:rsidR="00D00D0C" w:rsidRDefault="00D00D0C" w:rsidP="004C0BA4">
            <w:pPr>
              <w:pStyle w:val="TAL"/>
              <w:rPr>
                <w:ins w:id="127" w:author="Huawei User" w:date="2021-09-30T05:52:00Z"/>
              </w:rPr>
            </w:pPr>
            <w:ins w:id="128" w:author="Huawei User" w:date="2021-09-30T05:52:00Z">
              <w:r>
                <w:t>Indicate if the MC service server requires an acknowledgement to the MBS service announcement</w:t>
              </w:r>
            </w:ins>
          </w:p>
        </w:tc>
      </w:tr>
      <w:tr w:rsidR="00D00D0C" w14:paraId="0DA62051" w14:textId="77777777" w:rsidTr="004C0BA4">
        <w:trPr>
          <w:jc w:val="center"/>
          <w:ins w:id="129" w:author="Huawei User" w:date="2021-09-30T05:52:00Z"/>
        </w:trPr>
        <w:tc>
          <w:tcPr>
            <w:tcW w:w="2880" w:type="dxa"/>
            <w:tcBorders>
              <w:top w:val="single" w:sz="4" w:space="0" w:color="000000"/>
              <w:left w:val="single" w:sz="4" w:space="0" w:color="000000"/>
              <w:bottom w:val="single" w:sz="4" w:space="0" w:color="000000"/>
              <w:right w:val="nil"/>
            </w:tcBorders>
            <w:hideMark/>
          </w:tcPr>
          <w:p w14:paraId="3987E8A9" w14:textId="77777777" w:rsidR="00D00D0C" w:rsidRDefault="00D00D0C" w:rsidP="004C0BA4">
            <w:pPr>
              <w:pStyle w:val="TAL"/>
              <w:rPr>
                <w:ins w:id="130" w:author="Huawei User" w:date="2021-09-30T05:52:00Z"/>
              </w:rPr>
            </w:pPr>
            <w:ins w:id="131" w:author="Huawei User" w:date="2021-09-30T05:52:00Z">
              <w:r>
                <w:t>Multicast MBS session related information (NOTE 1)</w:t>
              </w:r>
            </w:ins>
          </w:p>
        </w:tc>
        <w:tc>
          <w:tcPr>
            <w:tcW w:w="1440" w:type="dxa"/>
            <w:tcBorders>
              <w:top w:val="single" w:sz="4" w:space="0" w:color="000000"/>
              <w:left w:val="single" w:sz="4" w:space="0" w:color="000000"/>
              <w:bottom w:val="single" w:sz="4" w:space="0" w:color="000000"/>
              <w:right w:val="nil"/>
            </w:tcBorders>
            <w:hideMark/>
          </w:tcPr>
          <w:p w14:paraId="2DF579CE" w14:textId="77777777" w:rsidR="00D00D0C" w:rsidRDefault="00D00D0C" w:rsidP="004C0BA4">
            <w:pPr>
              <w:pStyle w:val="TAL"/>
              <w:rPr>
                <w:ins w:id="132" w:author="Huawei User" w:date="2021-09-30T05:52:00Z"/>
              </w:rPr>
            </w:pPr>
            <w:ins w:id="133"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D4EA895" w14:textId="77777777" w:rsidR="00D00D0C" w:rsidRDefault="00D00D0C" w:rsidP="004C0BA4">
            <w:pPr>
              <w:pStyle w:val="TAL"/>
              <w:rPr>
                <w:ins w:id="134" w:author="Huawei User" w:date="2021-09-30T05:52:00Z"/>
              </w:rPr>
            </w:pPr>
            <w:ins w:id="135" w:author="Huawei User" w:date="2021-09-30T05:52:00Z">
              <w:r>
                <w:t xml:space="preserve">Additional information to be used by the MC service client to join the multicast MBS session </w:t>
              </w:r>
            </w:ins>
          </w:p>
        </w:tc>
      </w:tr>
      <w:tr w:rsidR="00D00D0C" w14:paraId="242A0487" w14:textId="77777777" w:rsidTr="004C0BA4">
        <w:trPr>
          <w:jc w:val="center"/>
          <w:ins w:id="136" w:author="Huawei User" w:date="2021-09-30T05:52:00Z"/>
        </w:trPr>
        <w:tc>
          <w:tcPr>
            <w:tcW w:w="2880" w:type="dxa"/>
            <w:tcBorders>
              <w:top w:val="single" w:sz="4" w:space="0" w:color="000000"/>
              <w:left w:val="single" w:sz="4" w:space="0" w:color="000000"/>
              <w:bottom w:val="single" w:sz="4" w:space="0" w:color="000000"/>
              <w:right w:val="nil"/>
            </w:tcBorders>
            <w:hideMark/>
          </w:tcPr>
          <w:p w14:paraId="39328224" w14:textId="77777777" w:rsidR="00D00D0C" w:rsidRDefault="00D00D0C" w:rsidP="004C0BA4">
            <w:pPr>
              <w:pStyle w:val="TAL"/>
              <w:rPr>
                <w:ins w:id="137" w:author="Huawei User" w:date="2021-09-30T05:52:00Z"/>
                <w:lang w:val="fr-FR"/>
              </w:rPr>
            </w:pPr>
            <w:ins w:id="138" w:author="Huawei User" w:date="2021-09-30T05:52:00Z">
              <w:r>
                <w:rPr>
                  <w:lang w:val="fr-FR"/>
                </w:rPr>
                <w:t>MBS session UE join notification (NOTE 1)</w:t>
              </w:r>
            </w:ins>
          </w:p>
        </w:tc>
        <w:tc>
          <w:tcPr>
            <w:tcW w:w="1440" w:type="dxa"/>
            <w:tcBorders>
              <w:top w:val="single" w:sz="4" w:space="0" w:color="000000"/>
              <w:left w:val="single" w:sz="4" w:space="0" w:color="000000"/>
              <w:bottom w:val="single" w:sz="4" w:space="0" w:color="000000"/>
              <w:right w:val="nil"/>
            </w:tcBorders>
            <w:hideMark/>
          </w:tcPr>
          <w:p w14:paraId="61B77A30" w14:textId="77777777" w:rsidR="00D00D0C" w:rsidRDefault="00D00D0C" w:rsidP="004C0BA4">
            <w:pPr>
              <w:pStyle w:val="TAL"/>
              <w:rPr>
                <w:ins w:id="139" w:author="Huawei User" w:date="2021-09-30T05:52:00Z"/>
              </w:rPr>
            </w:pPr>
            <w:ins w:id="140"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D77ED8" w14:textId="77777777" w:rsidR="00D00D0C" w:rsidRDefault="00D00D0C" w:rsidP="004C0BA4">
            <w:pPr>
              <w:pStyle w:val="TAL"/>
              <w:rPr>
                <w:ins w:id="141" w:author="Huawei User" w:date="2021-09-30T05:52:00Z"/>
              </w:rPr>
            </w:pPr>
            <w:ins w:id="142" w:author="Huawei User" w:date="2021-09-30T05:52:00Z">
              <w:r>
                <w:t>Indicate if the MC service server requires a notification from the MC service client once it has joined the multicast MBS session</w:t>
              </w:r>
            </w:ins>
          </w:p>
        </w:tc>
      </w:tr>
      <w:tr w:rsidR="00D00D0C" w14:paraId="0B7489D3" w14:textId="77777777" w:rsidTr="004C0BA4">
        <w:trPr>
          <w:jc w:val="center"/>
          <w:ins w:id="143" w:author="Huawei User" w:date="2021-09-30T05:52:00Z"/>
        </w:trPr>
        <w:tc>
          <w:tcPr>
            <w:tcW w:w="2880" w:type="dxa"/>
            <w:tcBorders>
              <w:top w:val="single" w:sz="4" w:space="0" w:color="000000"/>
              <w:left w:val="single" w:sz="4" w:space="0" w:color="000000"/>
              <w:bottom w:val="single" w:sz="4" w:space="0" w:color="000000"/>
              <w:right w:val="nil"/>
            </w:tcBorders>
            <w:hideMark/>
          </w:tcPr>
          <w:p w14:paraId="7AFC83A2" w14:textId="77777777" w:rsidR="00D00D0C" w:rsidRDefault="00D00D0C" w:rsidP="004C0BA4">
            <w:pPr>
              <w:pStyle w:val="TAL"/>
              <w:rPr>
                <w:ins w:id="144" w:author="Huawei User" w:date="2021-09-30T05:52:00Z"/>
              </w:rPr>
            </w:pPr>
            <w:ins w:id="145" w:author="Huawei User" w:date="2021-09-30T05:52:00Z">
              <w:r>
                <w:t>Monitoring state (NOTE 2)</w:t>
              </w:r>
            </w:ins>
          </w:p>
        </w:tc>
        <w:tc>
          <w:tcPr>
            <w:tcW w:w="1440" w:type="dxa"/>
            <w:tcBorders>
              <w:top w:val="single" w:sz="4" w:space="0" w:color="000000"/>
              <w:left w:val="single" w:sz="4" w:space="0" w:color="000000"/>
              <w:bottom w:val="single" w:sz="4" w:space="0" w:color="000000"/>
              <w:right w:val="nil"/>
            </w:tcBorders>
            <w:hideMark/>
          </w:tcPr>
          <w:p w14:paraId="4452E0D4" w14:textId="77777777" w:rsidR="00D00D0C" w:rsidRDefault="00D00D0C" w:rsidP="004C0BA4">
            <w:pPr>
              <w:pStyle w:val="TAL"/>
              <w:rPr>
                <w:ins w:id="146" w:author="Huawei User" w:date="2021-09-30T05:52:00Z"/>
              </w:rPr>
            </w:pPr>
            <w:ins w:id="147" w:author="Huawei User" w:date="2021-09-30T05:5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87EBF9" w14:textId="77777777" w:rsidR="00D00D0C" w:rsidRDefault="00D00D0C" w:rsidP="004C0BA4">
            <w:pPr>
              <w:pStyle w:val="TAL"/>
              <w:rPr>
                <w:ins w:id="148" w:author="Huawei User" w:date="2021-09-30T05:52:00Z"/>
              </w:rPr>
            </w:pPr>
            <w:ins w:id="149" w:author="Huawei User" w:date="2021-09-30T05:52:00Z">
              <w:r>
                <w:t xml:space="preserve">Indicate if the MC service client is required to actively monitor the broadcast MBS session </w:t>
              </w:r>
              <w:r>
                <w:rPr>
                  <w:lang w:eastAsia="zh-CN"/>
                </w:rPr>
                <w:t>quality</w:t>
              </w:r>
              <w:r>
                <w:t xml:space="preserve"> and report it to the MC service server</w:t>
              </w:r>
            </w:ins>
          </w:p>
        </w:tc>
      </w:tr>
      <w:tr w:rsidR="00D00D0C" w14:paraId="6B717B80" w14:textId="77777777" w:rsidTr="004C0BA4">
        <w:trPr>
          <w:jc w:val="center"/>
          <w:ins w:id="150" w:author="Huawei User" w:date="2021-09-30T05: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0D81961" w14:textId="77777777" w:rsidR="00D00D0C" w:rsidRDefault="00D00D0C" w:rsidP="004C0BA4">
            <w:pPr>
              <w:pStyle w:val="TAN"/>
              <w:rPr>
                <w:ins w:id="151" w:author="Huawei User" w:date="2021-09-30T05:52:00Z"/>
              </w:rPr>
            </w:pPr>
            <w:ins w:id="152" w:author="Huawei User" w:date="2021-09-30T05:52:00Z">
              <w:r>
                <w:t>NOTE 1:</w:t>
              </w:r>
              <w:r>
                <w:tab/>
                <w:t>It is applicable for multicast MBS session</w:t>
              </w:r>
            </w:ins>
          </w:p>
          <w:p w14:paraId="4D525AC8" w14:textId="77777777" w:rsidR="00D00D0C" w:rsidRDefault="00D00D0C" w:rsidP="004C0BA4">
            <w:pPr>
              <w:pStyle w:val="TAN"/>
              <w:rPr>
                <w:ins w:id="153" w:author="Huawei User" w:date="2021-09-30T05:52:00Z"/>
              </w:rPr>
            </w:pPr>
            <w:ins w:id="154" w:author="Huawei User" w:date="2021-09-30T05:52:00Z">
              <w:r>
                <w:t>NOTE 2:</w:t>
              </w:r>
              <w:r>
                <w:tab/>
                <w:t>It is applicable for broadcast MBS session</w:t>
              </w:r>
            </w:ins>
          </w:p>
        </w:tc>
      </w:tr>
    </w:tbl>
    <w:p w14:paraId="7B9BDD53" w14:textId="77777777" w:rsidR="00D00D0C" w:rsidRDefault="00D00D0C" w:rsidP="00D00D0C">
      <w:pPr>
        <w:rPr>
          <w:ins w:id="155" w:author="Huawei User" w:date="2021-09-30T05:52:00Z"/>
          <w:lang w:eastAsia="zh-CN"/>
        </w:rPr>
      </w:pPr>
    </w:p>
    <w:p w14:paraId="2586B4DC" w14:textId="77777777" w:rsidR="00D00D0C" w:rsidRDefault="00D00D0C" w:rsidP="00D00D0C">
      <w:pPr>
        <w:pStyle w:val="EditorsNote"/>
        <w:rPr>
          <w:ins w:id="156" w:author="Huawei User" w:date="2021-09-30T05:52:00Z"/>
          <w:lang w:eastAsia="zh-CN"/>
        </w:rPr>
      </w:pPr>
      <w:ins w:id="157" w:author="Huawei User" w:date="2021-09-30T05:52:00Z">
        <w:r>
          <w:rPr>
            <w:lang w:eastAsia="zh-CN"/>
          </w:rPr>
          <w:t>Editor's note: It is FFS which multicast MBS session related information is required to be included in the MBS service announcement to enable that the MC service client can trigger the MBS session join request towards the 5GS. This depends on the corresponding further specification in 3GPP TS 23.247 [xx].</w:t>
        </w:r>
      </w:ins>
    </w:p>
    <w:p w14:paraId="3BD53191" w14:textId="01CF7A3C" w:rsidR="003156D7" w:rsidRDefault="003156D7" w:rsidP="003156D7">
      <w:pPr>
        <w:pStyle w:val="Heading4"/>
        <w:rPr>
          <w:ins w:id="158" w:author="Huawei User" w:date="2021-09-30T08:36:00Z"/>
        </w:rPr>
      </w:pPr>
      <w:ins w:id="159" w:author="Huawei User" w:date="2021-09-30T08:36:00Z">
        <w:r>
          <w:rPr>
            <w:rFonts w:hint="eastAsia"/>
          </w:rPr>
          <w:lastRenderedPageBreak/>
          <w:t>7.X.</w:t>
        </w:r>
      </w:ins>
      <w:ins w:id="160" w:author="Huawei User" w:date="2021-10-06T22:51:00Z">
        <w:r w:rsidR="000C7DE2">
          <w:t>1</w:t>
        </w:r>
      </w:ins>
      <w:ins w:id="161" w:author="Huawei User" w:date="2021-09-30T08:36:00Z">
        <w:r>
          <w:rPr>
            <w:rFonts w:hint="eastAsia"/>
          </w:rPr>
          <w:t>.</w:t>
        </w:r>
      </w:ins>
      <w:ins w:id="162" w:author="Huawei User" w:date="2021-10-06T22:51:00Z">
        <w:r w:rsidR="000C7DE2">
          <w:t>4</w:t>
        </w:r>
      </w:ins>
      <w:ins w:id="163" w:author="Huawei User" w:date="2021-09-30T08:36:00Z">
        <w:r>
          <w:rPr>
            <w:rFonts w:hint="eastAsia"/>
          </w:rPr>
          <w:tab/>
        </w:r>
        <w:r>
          <w:t>Procedure</w:t>
        </w:r>
      </w:ins>
    </w:p>
    <w:p w14:paraId="7CDB52C0" w14:textId="5EB8C77D" w:rsidR="003156D7" w:rsidRDefault="003156D7" w:rsidP="003156D7">
      <w:pPr>
        <w:pStyle w:val="Heading4"/>
        <w:rPr>
          <w:ins w:id="164" w:author="Huawei User" w:date="2021-09-30T08:37:00Z"/>
          <w:lang w:eastAsia="zh-CN"/>
        </w:rPr>
      </w:pPr>
      <w:ins w:id="165" w:author="Huawei User" w:date="2021-09-30T08:37:00Z">
        <w:r>
          <w:rPr>
            <w:lang w:eastAsia="zh-CN"/>
          </w:rPr>
          <w:t>7.X.</w:t>
        </w:r>
      </w:ins>
      <w:ins w:id="166" w:author="Huawei User" w:date="2021-10-06T22:51:00Z">
        <w:r w:rsidR="000C7DE2">
          <w:rPr>
            <w:lang w:eastAsia="zh-CN"/>
          </w:rPr>
          <w:t>1</w:t>
        </w:r>
      </w:ins>
      <w:ins w:id="167" w:author="Huawei User" w:date="2021-09-30T08:37:00Z">
        <w:r>
          <w:rPr>
            <w:lang w:eastAsia="zh-CN"/>
          </w:rPr>
          <w:t>.</w:t>
        </w:r>
      </w:ins>
      <w:ins w:id="168" w:author="Huawei User" w:date="2021-10-06T22:51:00Z">
        <w:r w:rsidR="000C7DE2">
          <w:rPr>
            <w:lang w:eastAsia="zh-CN"/>
          </w:rPr>
          <w:t>4</w:t>
        </w:r>
      </w:ins>
      <w:ins w:id="169" w:author="Huawei User" w:date="2021-09-30T08:37:00Z">
        <w:r>
          <w:rPr>
            <w:lang w:eastAsia="zh-CN"/>
          </w:rPr>
          <w:t>.</w:t>
        </w:r>
      </w:ins>
      <w:ins w:id="170" w:author="Huawei User" w:date="2021-10-06T22:51:00Z">
        <w:r w:rsidR="000C7DE2">
          <w:rPr>
            <w:lang w:eastAsia="zh-CN"/>
          </w:rPr>
          <w:t>1</w:t>
        </w:r>
      </w:ins>
      <w:ins w:id="171" w:author="Huawei User" w:date="2021-09-30T08:37:00Z">
        <w:r>
          <w:rPr>
            <w:lang w:eastAsia="zh-CN"/>
          </w:rPr>
          <w:tab/>
        </w:r>
        <w:r>
          <w:t xml:space="preserve">General </w:t>
        </w:r>
      </w:ins>
    </w:p>
    <w:p w14:paraId="0502901B" w14:textId="591E9717" w:rsidR="003156D7" w:rsidRDefault="003156D7" w:rsidP="003156D7">
      <w:pPr>
        <w:rPr>
          <w:ins w:id="172" w:author="Huawei User" w:date="2021-09-30T08:37:00Z"/>
          <w:lang w:eastAsia="zh-CN"/>
        </w:rPr>
      </w:pPr>
      <w:ins w:id="173" w:author="Huawei User" w:date="2021-09-30T08:37:00Z">
        <w:r>
          <w:rPr>
            <w:lang w:eastAsia="zh-CN"/>
          </w:rPr>
          <w:t>The procedure</w:t>
        </w:r>
      </w:ins>
      <w:ins w:id="174" w:author="Huawei User" w:date="2021-09-30T08:38:00Z">
        <w:r>
          <w:rPr>
            <w:lang w:eastAsia="zh-CN"/>
          </w:rPr>
          <w:t>s</w:t>
        </w:r>
      </w:ins>
      <w:ins w:id="175" w:author="Huawei User" w:date="2021-09-30T08:37:00Z">
        <w:r>
          <w:rPr>
            <w:lang w:eastAsia="zh-CN"/>
          </w:rPr>
          <w:t xml:space="preserve"> in </w:t>
        </w:r>
      </w:ins>
      <w:ins w:id="176" w:author="Huawei User" w:date="2021-09-30T08:38:00Z">
        <w:r>
          <w:rPr>
            <w:lang w:eastAsia="zh-CN"/>
          </w:rPr>
          <w:t xml:space="preserve">this clause </w:t>
        </w:r>
      </w:ins>
      <w:ins w:id="177" w:author="Huawei User" w:date="2021-09-30T08:37:00Z">
        <w:r>
          <w:rPr>
            <w:lang w:eastAsia="zh-CN"/>
          </w:rPr>
          <w:t xml:space="preserve">describe how MBS session configuration and MBS service announcement can be used for the transmission of MC service group communication data over either multicast or broadcast MBS sessions. </w:t>
        </w:r>
      </w:ins>
      <w:ins w:id="178" w:author="Huawei User" w:date="2021-09-30T08:38:00Z">
        <w:r>
          <w:rPr>
            <w:lang w:eastAsia="zh-CN"/>
          </w:rPr>
          <w:t>Figure 7.X.</w:t>
        </w:r>
      </w:ins>
      <w:ins w:id="179" w:author="Huawei User" w:date="2021-10-06T22:54:00Z">
        <w:r w:rsidR="000C7DE2">
          <w:rPr>
            <w:lang w:eastAsia="zh-CN"/>
          </w:rPr>
          <w:t>1</w:t>
        </w:r>
      </w:ins>
      <w:ins w:id="180" w:author="Huawei User" w:date="2021-09-30T08:38:00Z">
        <w:r>
          <w:rPr>
            <w:lang w:eastAsia="zh-CN"/>
          </w:rPr>
          <w:t>.</w:t>
        </w:r>
      </w:ins>
      <w:ins w:id="181" w:author="Huawei User" w:date="2021-10-06T22:54:00Z">
        <w:r w:rsidR="000C7DE2">
          <w:rPr>
            <w:lang w:eastAsia="zh-CN"/>
          </w:rPr>
          <w:t>4</w:t>
        </w:r>
      </w:ins>
      <w:ins w:id="182" w:author="Huawei User" w:date="2021-09-30T08:38:00Z">
        <w:r>
          <w:rPr>
            <w:lang w:eastAsia="zh-CN"/>
          </w:rPr>
          <w:t>.</w:t>
        </w:r>
      </w:ins>
      <w:ins w:id="183" w:author="Huawei User" w:date="2021-10-06T22:54:00Z">
        <w:r w:rsidR="000C7DE2">
          <w:rPr>
            <w:lang w:eastAsia="zh-CN"/>
          </w:rPr>
          <w:t>2</w:t>
        </w:r>
      </w:ins>
      <w:ins w:id="184" w:author="Huawei User" w:date="2021-09-30T08:38:00Z">
        <w:r>
          <w:rPr>
            <w:lang w:eastAsia="zh-CN"/>
          </w:rPr>
          <w:t>-1 and 7.X.</w:t>
        </w:r>
      </w:ins>
      <w:ins w:id="185" w:author="Huawei User" w:date="2021-10-06T22:59:00Z">
        <w:r w:rsidR="000C7DE2">
          <w:rPr>
            <w:lang w:eastAsia="zh-CN"/>
          </w:rPr>
          <w:t>1</w:t>
        </w:r>
      </w:ins>
      <w:ins w:id="186" w:author="Huawei User" w:date="2021-09-30T08:38:00Z">
        <w:r>
          <w:rPr>
            <w:lang w:eastAsia="zh-CN"/>
          </w:rPr>
          <w:t>.</w:t>
        </w:r>
      </w:ins>
      <w:ins w:id="187" w:author="Huawei User" w:date="2021-10-06T22:59:00Z">
        <w:r w:rsidR="000C7DE2">
          <w:rPr>
            <w:lang w:eastAsia="zh-CN"/>
          </w:rPr>
          <w:t>4</w:t>
        </w:r>
      </w:ins>
      <w:ins w:id="188" w:author="Huawei User" w:date="2021-09-30T08:38:00Z">
        <w:r>
          <w:rPr>
            <w:lang w:eastAsia="zh-CN"/>
          </w:rPr>
          <w:t xml:space="preserve">.2-1 demonstrate the </w:t>
        </w:r>
      </w:ins>
      <w:ins w:id="189" w:author="Huawei User" w:date="2021-09-30T08:46:00Z">
        <w:r w:rsidR="00E85456">
          <w:rPr>
            <w:lang w:eastAsia="zh-CN"/>
          </w:rPr>
          <w:t>MBS session configuration and service announcement for dynamic and pre-</w:t>
        </w:r>
      </w:ins>
      <w:ins w:id="190" w:author="Huawei User" w:date="2021-09-30T08:49:00Z">
        <w:r w:rsidR="004F5E43">
          <w:rPr>
            <w:lang w:eastAsia="zh-CN"/>
          </w:rPr>
          <w:t>established</w:t>
        </w:r>
      </w:ins>
      <w:ins w:id="191" w:author="Huawei User" w:date="2021-09-30T08:47:00Z">
        <w:r w:rsidR="00E85456">
          <w:rPr>
            <w:lang w:eastAsia="zh-CN"/>
          </w:rPr>
          <w:t xml:space="preserve"> use cases</w:t>
        </w:r>
      </w:ins>
      <w:ins w:id="192" w:author="Huawei User" w:date="2021-09-30T08:46:00Z">
        <w:r w:rsidR="00E85456">
          <w:rPr>
            <w:lang w:eastAsia="zh-CN"/>
          </w:rPr>
          <w:t xml:space="preserve">, respectively. </w:t>
        </w:r>
      </w:ins>
    </w:p>
    <w:p w14:paraId="4E5F1521" w14:textId="77777777" w:rsidR="003156D7" w:rsidRDefault="003156D7" w:rsidP="003156D7">
      <w:pPr>
        <w:rPr>
          <w:ins w:id="193" w:author="Huawei User" w:date="2021-09-30T08:37:00Z"/>
        </w:rPr>
      </w:pPr>
      <w:ins w:id="194" w:author="Huawei User" w:date="2021-09-30T08:37:00Z">
        <w:r>
          <w:t>Pre-conditions:</w:t>
        </w:r>
      </w:ins>
    </w:p>
    <w:p w14:paraId="30BA6B1B" w14:textId="77777777" w:rsidR="003156D7" w:rsidRDefault="003156D7" w:rsidP="003156D7">
      <w:pPr>
        <w:pStyle w:val="B1"/>
        <w:rPr>
          <w:ins w:id="195" w:author="Huawei User" w:date="2021-09-30T08:37:00Z"/>
        </w:rPr>
      </w:pPr>
      <w:ins w:id="196" w:author="Huawei User" w:date="2021-09-30T08:37:00Z">
        <w:r>
          <w:t>-</w:t>
        </w:r>
        <w:r>
          <w:tab/>
          <w:t>MC service clients 1 to n are attached to the 5GS, registered and affiliated to the same MC service group X.</w:t>
        </w:r>
      </w:ins>
    </w:p>
    <w:p w14:paraId="7AABB5A9" w14:textId="77777777" w:rsidR="003156D7" w:rsidRDefault="003156D7" w:rsidP="003156D7">
      <w:pPr>
        <w:pStyle w:val="B1"/>
        <w:rPr>
          <w:ins w:id="197" w:author="Huawei User" w:date="2021-09-30T08:37:00Z"/>
          <w:lang w:eastAsia="zh-CN"/>
        </w:rPr>
      </w:pPr>
      <w:ins w:id="198" w:author="Huawei User" w:date="2021-09-30T08:37:00Z">
        <w:r>
          <w:rPr>
            <w:lang w:eastAsia="zh-CN"/>
          </w:rPr>
          <w:t>-</w:t>
        </w:r>
        <w:r>
          <w:rPr>
            <w:lang w:eastAsia="zh-CN"/>
          </w:rPr>
          <w:tab/>
          <w:t>The MC service server has decided to use an MBS session for MC service group communications associated to MC service group X.</w:t>
        </w:r>
      </w:ins>
    </w:p>
    <w:p w14:paraId="2864FFD8" w14:textId="77777777" w:rsidR="003156D7" w:rsidRPr="003156D7" w:rsidRDefault="003156D7" w:rsidP="00CF18A6">
      <w:pPr>
        <w:pStyle w:val="B1"/>
        <w:rPr>
          <w:ins w:id="199" w:author="Huawei User" w:date="2021-09-30T08:36:00Z"/>
          <w:lang w:eastAsia="zh-CN"/>
        </w:rPr>
      </w:pPr>
      <w:ins w:id="200" w:author="Huawei User" w:date="2021-09-30T08:37:00Z">
        <w:r>
          <w:rPr>
            <w:lang w:eastAsia="zh-CN"/>
          </w:rPr>
          <w:t>-</w:t>
        </w:r>
        <w:r>
          <w:rPr>
            <w:lang w:eastAsia="zh-CN"/>
          </w:rPr>
          <w:tab/>
          <w:t>The MC service server has directly performed (or via NEF/MBSF) an MB-SMF discovery and selection, unless the corresponding information is locally configured.</w:t>
        </w:r>
      </w:ins>
    </w:p>
    <w:p w14:paraId="45B7C73A" w14:textId="766C938C" w:rsidR="00D00D0C" w:rsidRDefault="00A72335" w:rsidP="00CF18A6">
      <w:pPr>
        <w:pStyle w:val="Heading4"/>
        <w:rPr>
          <w:ins w:id="201" w:author="Huawei User" w:date="2021-09-30T05:53:00Z"/>
          <w:lang w:eastAsia="zh-CN"/>
        </w:rPr>
      </w:pPr>
      <w:ins w:id="202" w:author="Huawei User" w:date="2021-09-30T08:34:00Z">
        <w:r>
          <w:rPr>
            <w:lang w:eastAsia="zh-CN"/>
          </w:rPr>
          <w:t>7.X.</w:t>
        </w:r>
      </w:ins>
      <w:ins w:id="203" w:author="Huawei User" w:date="2021-10-06T22:59:00Z">
        <w:r w:rsidR="000C7DE2">
          <w:rPr>
            <w:lang w:eastAsia="zh-CN"/>
          </w:rPr>
          <w:t>1</w:t>
        </w:r>
      </w:ins>
      <w:ins w:id="204" w:author="Huawei User" w:date="2021-09-30T08:34:00Z">
        <w:r>
          <w:rPr>
            <w:lang w:eastAsia="zh-CN"/>
          </w:rPr>
          <w:t>.</w:t>
        </w:r>
      </w:ins>
      <w:ins w:id="205" w:author="Huawei User" w:date="2021-10-06T22:59:00Z">
        <w:r w:rsidR="000C7DE2">
          <w:rPr>
            <w:lang w:eastAsia="zh-CN"/>
          </w:rPr>
          <w:t>4</w:t>
        </w:r>
      </w:ins>
      <w:ins w:id="206" w:author="Huawei User" w:date="2021-09-30T08:34:00Z">
        <w:r>
          <w:rPr>
            <w:lang w:eastAsia="zh-CN"/>
          </w:rPr>
          <w:t>.</w:t>
        </w:r>
      </w:ins>
      <w:ins w:id="207" w:author="Huawei User" w:date="2021-10-06T22:59:00Z">
        <w:r w:rsidR="000C7DE2">
          <w:rPr>
            <w:lang w:eastAsia="zh-CN"/>
          </w:rPr>
          <w:t>2</w:t>
        </w:r>
      </w:ins>
      <w:ins w:id="208" w:author="Huawei User" w:date="2021-09-30T08:34:00Z">
        <w:r>
          <w:rPr>
            <w:lang w:eastAsia="zh-CN"/>
          </w:rPr>
          <w:tab/>
        </w:r>
        <w:r>
          <w:t>Procedure</w:t>
        </w:r>
        <w:r w:rsidRPr="00ED7869">
          <w:t xml:space="preserve"> </w:t>
        </w:r>
        <w:r>
          <w:t xml:space="preserve">for </w:t>
        </w:r>
      </w:ins>
      <w:ins w:id="209" w:author="Huawei User" w:date="2021-09-30T08:49:00Z">
        <w:r w:rsidR="004F5E43">
          <w:t>pre-established</w:t>
        </w:r>
      </w:ins>
      <w:ins w:id="210" w:author="Huawei User" w:date="2021-09-30T08:34:00Z">
        <w:r w:rsidRPr="00ED7869">
          <w:t xml:space="preserve"> MBS session and service announcement</w:t>
        </w:r>
        <w:r>
          <w:t xml:space="preserve"> </w:t>
        </w:r>
      </w:ins>
    </w:p>
    <w:p w14:paraId="3662DA08" w14:textId="77777777" w:rsidR="00E029BD" w:rsidRPr="00ED7869" w:rsidRDefault="00E029BD" w:rsidP="00E029BD">
      <w:pPr>
        <w:pStyle w:val="B1"/>
        <w:ind w:left="0" w:firstLine="0"/>
        <w:rPr>
          <w:ins w:id="211" w:author="Huawei User" w:date="2021-09-30T09:21:00Z"/>
          <w:lang w:eastAsia="zh-CN"/>
        </w:rPr>
      </w:pPr>
      <w:ins w:id="212" w:author="Huawei User" w:date="2021-09-30T09:21:00Z">
        <w:r>
          <w:rPr>
            <w:lang w:eastAsia="zh-CN"/>
          </w:rPr>
          <w:t xml:space="preserve">For </w:t>
        </w:r>
        <w:r>
          <w:t>pre-established</w:t>
        </w:r>
        <w:r w:rsidRPr="00ED7869">
          <w:t xml:space="preserve"> </w:t>
        </w:r>
        <w:r>
          <w:t xml:space="preserve">MBS session, </w:t>
        </w:r>
        <w:r>
          <w:rPr>
            <w:lang w:eastAsia="zh-CN"/>
          </w:rPr>
          <w:t xml:space="preserve">it </w:t>
        </w:r>
        <w:r w:rsidRPr="00ED7869">
          <w:rPr>
            <w:lang w:eastAsia="zh-CN"/>
          </w:rPr>
          <w:t>is pre-established for any group communication or for a certain group communication, and it is able to satisfy the MC group communication.</w:t>
        </w:r>
        <w:r>
          <w:rPr>
            <w:lang w:eastAsia="zh-CN"/>
          </w:rPr>
          <w:t xml:space="preserve"> In addition, t</w:t>
        </w:r>
        <w:r w:rsidRPr="00ED7869">
          <w:rPr>
            <w:lang w:eastAsia="zh-CN"/>
          </w:rPr>
          <w:t>he MC service server already retrieves the TMGI from the 5GC</w:t>
        </w:r>
        <w:r w:rsidRPr="00ED7869">
          <w:t xml:space="preserve"> as specified in </w:t>
        </w:r>
        <w:r w:rsidRPr="00ED7869">
          <w:rPr>
            <w:lang w:eastAsia="zh-CN"/>
          </w:rPr>
          <w:t>TS 23.247 [</w:t>
        </w:r>
        <w:r>
          <w:rPr>
            <w:lang w:eastAsia="zh-CN"/>
          </w:rPr>
          <w:t>xx</w:t>
        </w:r>
        <w:r w:rsidRPr="00ED7869">
          <w:rPr>
            <w:lang w:eastAsia="zh-CN"/>
          </w:rPr>
          <w:t>].</w:t>
        </w:r>
        <w:r w:rsidRPr="00ED7869">
          <w:t xml:space="preserve">  </w:t>
        </w:r>
      </w:ins>
    </w:p>
    <w:p w14:paraId="09533635" w14:textId="77777777" w:rsidR="003156D7" w:rsidRPr="00F97A94" w:rsidRDefault="003156D7" w:rsidP="003156D7">
      <w:pPr>
        <w:rPr>
          <w:ins w:id="213" w:author="Huawei User" w:date="2021-09-30T08:37:00Z"/>
        </w:rPr>
      </w:pPr>
      <w:ins w:id="214" w:author="Huawei User" w:date="2021-09-30T08:37:00Z">
        <w:r w:rsidRPr="00225B12">
          <w:t>When the</w:t>
        </w:r>
        <w:r w:rsidRPr="00225B12">
          <w:rPr>
            <w:lang w:eastAsia="zh-CN"/>
          </w:rPr>
          <w:t xml:space="preserve"> MC service server</w:t>
        </w:r>
        <w:r w:rsidR="001956BF">
          <w:t xml:space="preserve"> decides to use an </w:t>
        </w:r>
        <w:r w:rsidRPr="00E46FA1">
          <w:t xml:space="preserve">MBS session for the DL </w:t>
        </w:r>
        <w:r w:rsidRPr="00E46FA1">
          <w:rPr>
            <w:lang w:eastAsia="zh-CN"/>
          </w:rPr>
          <w:t>transmission</w:t>
        </w:r>
        <w:r w:rsidRPr="00A7571B">
          <w:t xml:space="preserve">, the </w:t>
        </w:r>
        <w:r w:rsidRPr="00A7571B">
          <w:rPr>
            <w:lang w:eastAsia="zh-CN"/>
          </w:rPr>
          <w:t>MC service server</w:t>
        </w:r>
        <w:r w:rsidRPr="00F97A94">
          <w:t xml:space="preserve"> interacts with 5GC to prepare the necessary network resource for the MBS delivery</w:t>
        </w:r>
      </w:ins>
      <w:ins w:id="215" w:author="Huawei User" w:date="2021-09-30T08:52:00Z">
        <w:r w:rsidR="00285277">
          <w:t>.</w:t>
        </w:r>
      </w:ins>
      <w:ins w:id="216" w:author="Huawei User" w:date="2021-09-30T08:37:00Z">
        <w:r w:rsidRPr="00F97A94">
          <w:t xml:space="preserve"> </w:t>
        </w:r>
      </w:ins>
      <w:ins w:id="217" w:author="Huawei User" w:date="2021-09-30T08:52:00Z">
        <w:r w:rsidR="00285277">
          <w:t>F</w:t>
        </w:r>
      </w:ins>
      <w:ins w:id="218" w:author="Huawei User" w:date="2021-09-30T08:51:00Z">
        <w:r w:rsidR="001956BF">
          <w:t xml:space="preserve">or </w:t>
        </w:r>
      </w:ins>
      <w:ins w:id="219" w:author="Huawei User" w:date="2021-09-30T09:43:00Z">
        <w:r w:rsidR="0074110E">
          <w:t xml:space="preserve">the case of </w:t>
        </w:r>
      </w:ins>
      <w:ins w:id="220" w:author="Huawei User" w:date="2021-09-30T08:51:00Z">
        <w:r w:rsidR="001956BF">
          <w:t>multicast MBS session, the MC service server also</w:t>
        </w:r>
        <w:r w:rsidR="001956BF" w:rsidRPr="00F97A94">
          <w:t xml:space="preserve"> </w:t>
        </w:r>
      </w:ins>
      <w:ins w:id="221" w:author="Huawei User" w:date="2021-09-30T08:37:00Z">
        <w:r w:rsidRPr="00F97A94">
          <w:t>instructs the UE to join the multicast MBS session.</w:t>
        </w:r>
      </w:ins>
    </w:p>
    <w:p w14:paraId="585345CD" w14:textId="77777777" w:rsidR="003156D7" w:rsidRPr="0016526B" w:rsidRDefault="003156D7" w:rsidP="003156D7">
      <w:pPr>
        <w:pStyle w:val="NO"/>
        <w:rPr>
          <w:ins w:id="222" w:author="Huawei User" w:date="2021-09-30T08:37:00Z"/>
          <w:lang w:eastAsia="zh-CN"/>
        </w:rPr>
      </w:pPr>
      <w:ins w:id="223" w:author="Huawei User" w:date="2021-09-30T08:37:00Z">
        <w:r w:rsidRPr="00F97A94">
          <w:t>NOTE 1:</w:t>
        </w:r>
        <w:r w:rsidRPr="00F97A94">
          <w:tab/>
          <w:t xml:space="preserve">The </w:t>
        </w:r>
        <w:r w:rsidRPr="00F97A94">
          <w:rPr>
            <w:lang w:eastAsia="zh-CN"/>
          </w:rPr>
          <w:t>MC service server</w:t>
        </w:r>
        <w:r w:rsidRPr="00F97A94">
          <w:t xml:space="preserve"> logic for determining when to establish the new multicast </w:t>
        </w:r>
        <w:r w:rsidRPr="00604220">
          <w:t>MBS session is implementation specific.</w:t>
        </w:r>
      </w:ins>
    </w:p>
    <w:p w14:paraId="0DA9AC4E" w14:textId="2EF5A6CC" w:rsidR="00F0614D" w:rsidRPr="00ED7869" w:rsidRDefault="00F0614D" w:rsidP="00F0614D">
      <w:pPr>
        <w:rPr>
          <w:ins w:id="224" w:author="Huawei User" w:date="2021-09-30T09:00:00Z"/>
          <w:lang w:eastAsia="zh-CN"/>
        </w:rPr>
      </w:pPr>
      <w:ins w:id="225" w:author="Huawei User" w:date="2021-09-30T09:00:00Z">
        <w:r w:rsidRPr="00D16DD6">
          <w:t xml:space="preserve">The procedure </w:t>
        </w:r>
        <w:r w:rsidRPr="00ED7869">
          <w:rPr>
            <w:lang w:eastAsia="zh-CN"/>
          </w:rPr>
          <w:t>figure </w:t>
        </w:r>
        <w:r>
          <w:rPr>
            <w:lang w:eastAsia="zh-CN"/>
          </w:rPr>
          <w:t>7.X.</w:t>
        </w:r>
      </w:ins>
      <w:ins w:id="226" w:author="Huawei User" w:date="2021-10-06T22:59:00Z">
        <w:r w:rsidR="000C7DE2">
          <w:rPr>
            <w:lang w:eastAsia="zh-CN"/>
          </w:rPr>
          <w:t>1</w:t>
        </w:r>
      </w:ins>
      <w:ins w:id="227" w:author="Huawei User" w:date="2021-09-30T09:00:00Z">
        <w:r>
          <w:rPr>
            <w:lang w:eastAsia="zh-CN"/>
          </w:rPr>
          <w:t>.</w:t>
        </w:r>
      </w:ins>
      <w:ins w:id="228" w:author="Huawei User" w:date="2021-10-06T22:59:00Z">
        <w:r w:rsidR="0080489B">
          <w:rPr>
            <w:lang w:eastAsia="zh-CN"/>
          </w:rPr>
          <w:t>4.2</w:t>
        </w:r>
      </w:ins>
      <w:ins w:id="229" w:author="Huawei User" w:date="2021-09-30T09:00:00Z">
        <w:r>
          <w:t xml:space="preserve">-1 </w:t>
        </w:r>
        <w:r w:rsidRPr="00ED7869">
          <w:t>shows only</w:t>
        </w:r>
        <w:r w:rsidRPr="00ED7869">
          <w:rPr>
            <w:lang w:eastAsia="zh-CN"/>
          </w:rPr>
          <w:t xml:space="preserve"> one of the</w:t>
        </w:r>
        <w:r w:rsidRPr="00ED7869">
          <w:t xml:space="preserve"> receiving MC service clients receiving the MBS session. There might </w:t>
        </w:r>
        <w:r w:rsidRPr="00ED7869">
          <w:rPr>
            <w:lang w:eastAsia="zh-CN"/>
          </w:rPr>
          <w:t xml:space="preserve">also </w:t>
        </w:r>
        <w:r w:rsidRPr="00ED7869">
          <w:t>be MC service clients in the same MC group communication session.</w:t>
        </w:r>
      </w:ins>
    </w:p>
    <w:p w14:paraId="4143F637" w14:textId="77777777" w:rsidR="00D00D0C" w:rsidRDefault="00D00D0C" w:rsidP="00D00D0C">
      <w:pPr>
        <w:rPr>
          <w:ins w:id="230" w:author="Huawei User" w:date="2021-09-30T05:52:00Z"/>
          <w:lang w:eastAsia="zh-CN"/>
        </w:rPr>
      </w:pPr>
    </w:p>
    <w:p w14:paraId="67497990" w14:textId="77777777" w:rsidR="00D00D0C" w:rsidRDefault="00D00D0C" w:rsidP="00D00D0C">
      <w:pPr>
        <w:pStyle w:val="TH"/>
        <w:rPr>
          <w:ins w:id="231" w:author="Huawei User" w:date="2021-09-30T06:00:00Z"/>
        </w:rPr>
      </w:pPr>
    </w:p>
    <w:p w14:paraId="08C98480" w14:textId="77777777" w:rsidR="00D00D0C" w:rsidRDefault="00D00D0C" w:rsidP="00D00D0C">
      <w:pPr>
        <w:pStyle w:val="TH"/>
      </w:pPr>
      <w:ins w:id="232" w:author="Huawei User" w:date="2021-09-30T06:01:00Z">
        <w:r>
          <w:rPr>
            <w:noProof/>
            <w:lang w:val="en-US"/>
          </w:rPr>
          <mc:AlternateContent>
            <mc:Choice Requires="wpc">
              <w:drawing>
                <wp:inline distT="0" distB="0" distL="0" distR="0" wp14:anchorId="1E5FB259" wp14:editId="5849D42D">
                  <wp:extent cx="5486400" cy="3808248"/>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223631" y="36005"/>
                              <a:ext cx="1277178" cy="3280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A3C3B" w14:textId="77777777" w:rsidR="00D00D0C" w:rsidRPr="00D00D0C" w:rsidRDefault="00D00D0C" w:rsidP="00D00D0C">
                                <w:pPr>
                                  <w:spacing w:after="0"/>
                                  <w:jc w:val="center"/>
                                  <w:rPr>
                                    <w:rFonts w:ascii="Calibri" w:hAnsi="Calibri" w:cs="Calibri"/>
                                    <w:color w:val="000000" w:themeColor="text1"/>
                                    <w:sz w:val="16"/>
                                    <w:lang w:val="en-US"/>
                                  </w:rPr>
                                </w:pPr>
                                <w:r w:rsidRPr="00D00D0C">
                                  <w:rPr>
                                    <w:rFonts w:ascii="Calibri" w:hAnsi="Calibri" w:cs="Calibri"/>
                                    <w:color w:val="000000" w:themeColor="text1"/>
                                    <w:sz w:val="16"/>
                                    <w:lang w:val="en-US"/>
                                  </w:rPr>
                                  <w:t>MC service clients 1 to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080141" y="36402"/>
                              <a:ext cx="1276985" cy="3276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D3583" w14:textId="77777777" w:rsidR="00D00D0C" w:rsidRPr="00D00D0C" w:rsidRDefault="00D00D0C" w:rsidP="00D00D0C">
                                <w:pPr>
                                  <w:spacing w:after="0"/>
                                  <w:jc w:val="center"/>
                                  <w:rPr>
                                    <w:rFonts w:ascii="Calibri" w:hAnsi="Calibri" w:cs="Calibri"/>
                                    <w:color w:val="000000" w:themeColor="text1"/>
                                    <w:sz w:val="16"/>
                                    <w:lang w:val="en-US"/>
                                  </w:rPr>
                                </w:pPr>
                                <w:r w:rsidRPr="00D00D0C">
                                  <w:rPr>
                                    <w:rFonts w:ascii="Calibri" w:hAnsi="Calibri" w:cs="Calibri"/>
                                    <w:color w:val="000000" w:themeColor="text1"/>
                                    <w:sz w:val="16"/>
                                    <w:lang w:val="en-US"/>
                                  </w:rPr>
                                  <w:t>5GC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3936356" y="42226"/>
                              <a:ext cx="1276985" cy="32702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FA218" w14:textId="77777777" w:rsidR="00D00D0C" w:rsidRPr="00D00D0C" w:rsidRDefault="00D00D0C" w:rsidP="00D00D0C">
                                <w:pPr>
                                  <w:pStyle w:val="NormalWeb"/>
                                  <w:spacing w:before="0" w:beforeAutospacing="0" w:after="0" w:afterAutospacing="0"/>
                                  <w:jc w:val="center"/>
                                  <w:rPr>
                                    <w:rFonts w:ascii="Calibri" w:hAnsi="Calibri" w:cs="Calibri"/>
                                  </w:rPr>
                                </w:pPr>
                                <w:r w:rsidRPr="00D00D0C">
                                  <w:rPr>
                                    <w:rFonts w:ascii="Calibri" w:eastAsia="SimSun" w:hAnsi="Calibri" w:cs="Calibri"/>
                                    <w:color w:val="000000"/>
                                    <w:sz w:val="16"/>
                                    <w:szCs w:val="16"/>
                                  </w:rPr>
                                  <w:t>MC service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8" name="组合 38"/>
                          <wpg:cNvGrpSpPr/>
                          <wpg:grpSpPr>
                            <a:xfrm>
                              <a:off x="862220" y="363993"/>
                              <a:ext cx="3712629" cy="3339152"/>
                              <a:chOff x="862220" y="364065"/>
                              <a:chExt cx="3712629" cy="3492318"/>
                            </a:xfrm>
                          </wpg:grpSpPr>
                          <wps:wsp>
                            <wps:cNvPr id="5" name="直接连接符 5"/>
                            <wps:cNvCnPr>
                              <a:stCxn id="2" idx="2"/>
                            </wps:cNvCnPr>
                            <wps:spPr>
                              <a:xfrm>
                                <a:off x="862220" y="364065"/>
                                <a:ext cx="0" cy="349231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a:stCxn id="3" idx="2"/>
                            </wps:cNvCnPr>
                            <wps:spPr>
                              <a:xfrm>
                                <a:off x="2718634" y="364067"/>
                                <a:ext cx="0" cy="349212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a:stCxn id="4" idx="2"/>
                            </wps:cNvCnPr>
                            <wps:spPr>
                              <a:xfrm>
                                <a:off x="4574849" y="369256"/>
                                <a:ext cx="0" cy="348693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1" name="矩形 11"/>
                          <wps:cNvSpPr/>
                          <wps:spPr>
                            <a:xfrm>
                              <a:off x="2079782" y="578797"/>
                              <a:ext cx="3132933" cy="32702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7878E8" w14:textId="77777777" w:rsidR="00C86F99" w:rsidRPr="00C86F99" w:rsidRDefault="00C86F99" w:rsidP="00C86F99">
                                <w:pPr>
                                  <w:pStyle w:val="NormalWeb"/>
                                  <w:numPr>
                                    <w:ilvl w:val="0"/>
                                    <w:numId w:val="3"/>
                                  </w:numPr>
                                  <w:spacing w:before="0" w:beforeAutospacing="0" w:after="0" w:afterAutospacing="0"/>
                                  <w:jc w:val="center"/>
                                  <w:rPr>
                                    <w:rFonts w:ascii="Calibri" w:hAnsi="Calibri" w:cs="Calibri"/>
                                  </w:rPr>
                                </w:pPr>
                                <w:r>
                                  <w:rPr>
                                    <w:rFonts w:ascii="Calibri" w:eastAsia="SimSun" w:hAnsi="Calibri" w:cs="Calibri"/>
                                    <w:color w:val="000000"/>
                                    <w:sz w:val="16"/>
                                    <w:szCs w:val="16"/>
                                  </w:rPr>
                                  <w:t>Configure 5G MBS Session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直接箭头连接符 12"/>
                          <wps:cNvCnPr/>
                          <wps:spPr>
                            <a:xfrm flipH="1">
                              <a:off x="862234" y="1288300"/>
                              <a:ext cx="3712616"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1977888" y="1066336"/>
                              <a:ext cx="2107095" cy="2137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9AF6EE" w14:textId="77777777" w:rsidR="0057390B" w:rsidRPr="0057390B" w:rsidRDefault="0057390B" w:rsidP="0057390B">
                                <w:pPr>
                                  <w:spacing w:after="0"/>
                                  <w:rPr>
                                    <w:rFonts w:ascii="Calibri" w:hAnsi="Calibri" w:cs="Calibri"/>
                                    <w:sz w:val="16"/>
                                    <w:szCs w:val="16"/>
                                    <w:lang w:val="en-US"/>
                                  </w:rPr>
                                </w:pPr>
                                <w:r w:rsidRPr="0057390B">
                                  <w:rPr>
                                    <w:rFonts w:ascii="Calibri" w:hAnsi="Calibri" w:cs="Calibri"/>
                                    <w:sz w:val="16"/>
                                    <w:szCs w:val="16"/>
                                  </w:rPr>
                                  <w:t>2. MBS</w:t>
                                </w:r>
                                <w:r w:rsidRPr="0057390B">
                                  <w:rPr>
                                    <w:rFonts w:ascii="Calibri" w:hAnsi="Calibri" w:cs="Calibri"/>
                                    <w:sz w:val="16"/>
                                    <w:szCs w:val="16"/>
                                    <w:lang w:val="en-US"/>
                                  </w:rPr>
                                  <w:t xml:space="preserve"> service 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矩形 14"/>
                          <wps:cNvSpPr/>
                          <wps:spPr>
                            <a:xfrm>
                              <a:off x="224671" y="1437680"/>
                              <a:ext cx="2170660" cy="35748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FB313F" w14:textId="77777777" w:rsidR="0057390B" w:rsidRPr="0057390B" w:rsidRDefault="0057390B" w:rsidP="0057390B">
                                <w:pPr>
                                  <w:pStyle w:val="ListParagraph"/>
                                  <w:numPr>
                                    <w:ilvl w:val="0"/>
                                    <w:numId w:val="6"/>
                                  </w:numPr>
                                  <w:rPr>
                                    <w:rFonts w:ascii="Calibri" w:eastAsia="Times New Roman" w:hAnsi="Calibri" w:cs="Calibri"/>
                                    <w:color w:val="000000"/>
                                    <w:sz w:val="16"/>
                                  </w:rPr>
                                </w:pPr>
                                <w:r w:rsidRPr="0057390B">
                                  <w:rPr>
                                    <w:rFonts w:ascii="Calibri" w:eastAsia="SimSun" w:hAnsi="Calibri" w:cs="Calibri"/>
                                    <w:color w:val="000000"/>
                                    <w:sz w:val="16"/>
                                    <w:szCs w:val="16"/>
                                  </w:rPr>
                                  <w:t xml:space="preserve">MC service client stores the MBS session ID(s) and other info about the MBS </w:t>
                                </w:r>
                                <w:r>
                                  <w:rPr>
                                    <w:rFonts w:ascii="Calibri" w:eastAsia="SimSun" w:hAnsi="Calibri" w:cs="Calibri"/>
                                    <w:color w:val="000000"/>
                                    <w:sz w:val="16"/>
                                    <w:szCs w:val="16"/>
                                  </w:rPr>
                                  <w:t>session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224901" y="2197811"/>
                              <a:ext cx="2170430" cy="242559"/>
                            </a:xfrm>
                            <a:prstGeom prst="rect">
                              <a:avLst/>
                            </a:prstGeom>
                            <a:solidFill>
                              <a:schemeClr val="bg1"/>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B9275FF" w14:textId="77777777" w:rsidR="0057390B" w:rsidRPr="00162CAA" w:rsidRDefault="00B40223" w:rsidP="00162CAA">
                                <w:pPr>
                                  <w:jc w:val="center"/>
                                  <w:rPr>
                                    <w:rFonts w:ascii="Calibri" w:eastAsia="Times New Roman" w:hAnsi="Calibri" w:cs="Calibri"/>
                                    <w:color w:val="000000" w:themeColor="text1"/>
                                    <w:sz w:val="16"/>
                                    <w:lang w:val="en-US"/>
                                  </w:rPr>
                                </w:pPr>
                                <w:r>
                                  <w:rPr>
                                    <w:rFonts w:ascii="Calibri" w:eastAsia="Times New Roman" w:hAnsi="Calibri" w:cs="Calibri"/>
                                    <w:color w:val="000000" w:themeColor="text1"/>
                                    <w:sz w:val="16"/>
                                    <w:lang w:val="en-US"/>
                                  </w:rPr>
                                  <w:t>5</w:t>
                                </w:r>
                                <w:r w:rsidR="00162CAA" w:rsidRPr="00162CAA">
                                  <w:rPr>
                                    <w:rFonts w:ascii="Calibri" w:eastAsia="Times New Roman" w:hAnsi="Calibri" w:cs="Calibri"/>
                                    <w:color w:val="000000" w:themeColor="text1"/>
                                    <w:sz w:val="16"/>
                                    <w:lang w:val="en-US"/>
                                  </w:rPr>
                                  <w:t>. Monitor broadcast MBS session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224900" y="2605286"/>
                              <a:ext cx="3132225" cy="241935"/>
                            </a:xfrm>
                            <a:prstGeom prst="rect">
                              <a:avLst/>
                            </a:prstGeom>
                            <a:solidFill>
                              <a:schemeClr val="bg1"/>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55BE51B" w14:textId="77777777" w:rsidR="00162CAA" w:rsidRPr="00162CAA" w:rsidRDefault="00B40223" w:rsidP="00162CAA">
                                <w:pPr>
                                  <w:pStyle w:val="NormalWeb"/>
                                  <w:spacing w:before="0" w:beforeAutospacing="0" w:after="180" w:afterAutospacing="0"/>
                                  <w:jc w:val="center"/>
                                  <w:rPr>
                                    <w:rFonts w:ascii="Calibri" w:hAnsi="Calibri" w:cs="Calibri"/>
                                  </w:rPr>
                                </w:pPr>
                                <w:r>
                                  <w:rPr>
                                    <w:rFonts w:ascii="Calibri" w:eastAsia="Times New Roman" w:hAnsi="Calibri" w:cs="Calibri"/>
                                    <w:color w:val="000000"/>
                                    <w:sz w:val="16"/>
                                    <w:szCs w:val="16"/>
                                  </w:rPr>
                                  <w:t>6</w:t>
                                </w:r>
                                <w:r w:rsidR="00162CAA" w:rsidRPr="00162CAA">
                                  <w:rPr>
                                    <w:rFonts w:ascii="Calibri" w:eastAsia="Times New Roman" w:hAnsi="Calibri" w:cs="Calibri"/>
                                    <w:color w:val="000000"/>
                                    <w:sz w:val="16"/>
                                    <w:szCs w:val="16"/>
                                  </w:rPr>
                                  <w:t>. Multicast MBS session UE join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196874" y="3318041"/>
                              <a:ext cx="4988440" cy="32639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58781C" w14:textId="77777777" w:rsidR="00162CAA" w:rsidRPr="00162CAA" w:rsidRDefault="002F72B6" w:rsidP="00162CAA">
                                <w:pPr>
                                  <w:pStyle w:val="NormalWeb"/>
                                  <w:spacing w:before="0" w:beforeAutospacing="0" w:after="0" w:afterAutospacing="0"/>
                                  <w:jc w:val="center"/>
                                  <w:rPr>
                                    <w:rFonts w:ascii="Calibri" w:eastAsia="Times New Roman" w:hAnsi="Calibri" w:cs="Calibri"/>
                                    <w:color w:val="000000"/>
                                    <w:sz w:val="16"/>
                                    <w:szCs w:val="16"/>
                                  </w:rPr>
                                </w:pPr>
                                <w:r>
                                  <w:rPr>
                                    <w:rFonts w:ascii="Calibri" w:eastAsia="Times New Roman" w:hAnsi="Calibri" w:cs="Calibri"/>
                                    <w:color w:val="000000"/>
                                    <w:sz w:val="16"/>
                                    <w:szCs w:val="16"/>
                                  </w:rPr>
                                  <w:t>8</w:t>
                                </w:r>
                                <w:r w:rsidR="00162CAA" w:rsidRPr="00162CAA">
                                  <w:rPr>
                                    <w:rFonts w:ascii="Calibri" w:eastAsia="Times New Roman" w:hAnsi="Calibri" w:cs="Calibri"/>
                                    <w:color w:val="000000"/>
                                    <w:sz w:val="16"/>
                                    <w:szCs w:val="16"/>
                                  </w:rPr>
                                  <w:t xml:space="preserve">. Procedure of MC communication session setup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直接箭头连接符 39"/>
                          <wps:cNvCnPr/>
                          <wps:spPr>
                            <a:xfrm>
                              <a:off x="862234" y="2084120"/>
                              <a:ext cx="371261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3"/>
                          <wps:cNvSpPr txBox="1"/>
                          <wps:spPr>
                            <a:xfrm>
                              <a:off x="1959752" y="1861066"/>
                              <a:ext cx="2106930" cy="2133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1FE88F" w14:textId="77777777" w:rsidR="00E029BD" w:rsidRPr="00E029BD" w:rsidRDefault="00E029BD" w:rsidP="00E029BD">
                                <w:pPr>
                                  <w:pStyle w:val="NormalWeb"/>
                                  <w:spacing w:before="0" w:beforeAutospacing="0" w:after="0" w:afterAutospacing="0"/>
                                  <w:rPr>
                                    <w:rFonts w:ascii="Calibri" w:hAnsi="Calibri" w:cs="Calibri"/>
                                  </w:rPr>
                                </w:pPr>
                                <w:r w:rsidRPr="00E029BD">
                                  <w:rPr>
                                    <w:rFonts w:ascii="Calibri" w:eastAsia="SimSun" w:hAnsi="Calibri" w:cs="Calibri"/>
                                    <w:sz w:val="16"/>
                                    <w:szCs w:val="16"/>
                                    <w:lang w:val="en-GB"/>
                                  </w:rPr>
                                  <w:t>4. MBS</w:t>
                                </w:r>
                                <w:r w:rsidRPr="00E029BD">
                                  <w:rPr>
                                    <w:rFonts w:ascii="Calibri" w:eastAsia="SimSun" w:hAnsi="Calibri" w:cs="Calibri"/>
                                    <w:sz w:val="16"/>
                                    <w:szCs w:val="16"/>
                                  </w:rPr>
                                  <w:t xml:space="preserve"> service announcement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文本框 13"/>
                          <wps:cNvSpPr txBox="1"/>
                          <wps:spPr>
                            <a:xfrm>
                              <a:off x="1977888" y="2946916"/>
                              <a:ext cx="2106930" cy="212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B7FAD5" w14:textId="77777777" w:rsidR="004E6F85" w:rsidRPr="004E6F85" w:rsidRDefault="004E6F85" w:rsidP="004E6F85">
                                <w:pPr>
                                  <w:pStyle w:val="NormalWeb"/>
                                  <w:spacing w:before="0" w:beforeAutospacing="0" w:after="0" w:afterAutospacing="0"/>
                                  <w:rPr>
                                    <w:rFonts w:ascii="Calibri" w:hAnsi="Calibri" w:cs="Calibri"/>
                                  </w:rPr>
                                </w:pPr>
                                <w:r w:rsidRPr="004E6F85">
                                  <w:rPr>
                                    <w:rFonts w:ascii="Calibri" w:eastAsia="SimSun" w:hAnsi="Calibri" w:cs="Calibri"/>
                                    <w:sz w:val="16"/>
                                    <w:szCs w:val="16"/>
                                    <w:lang w:val="en-GB"/>
                                  </w:rPr>
                                  <w:t>7. MBS</w:t>
                                </w:r>
                                <w:r w:rsidRPr="004E6F85">
                                  <w:rPr>
                                    <w:rFonts w:ascii="Calibri" w:eastAsia="SimSun" w:hAnsi="Calibri" w:cs="Calibri"/>
                                    <w:sz w:val="16"/>
                                    <w:szCs w:val="16"/>
                                  </w:rPr>
                                  <w:t xml:space="preserve"> session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直接箭头连接符 41"/>
                          <wps:cNvCnPr/>
                          <wps:spPr>
                            <a:xfrm>
                              <a:off x="862234" y="3159760"/>
                              <a:ext cx="371261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E5FB259" id="画布 1" o:spid="_x0000_s1026" editas="canvas" style="width:6in;height:299.85pt;mso-position-horizontal-relative:char;mso-position-vertical-relative:line" coordsize="54864,3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8080;visibility:visible;mso-wrap-style:square">
                    <v:fill o:detectmouseclick="t"/>
                    <v:path o:connecttype="none"/>
                  </v:shape>
                  <v:rect id="矩形 2" o:spid="_x0000_s1028" style="position:absolute;left:2236;top:360;width:12772;height:3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Ht3cQA&#10;AADaAAAADwAAAGRycy9kb3ducmV2LnhtbESPUWvCQBCE3wX/w7FC3/SiFCmpp1RBWmgFNRVfl9w2&#10;Ceb20txW0/76niD4OMzMN8xs0blanakNlWcD41ECijj3tuLCwGe2Hj6BCoJssfZMBn4pwGLe780w&#10;tf7COzrvpVARwiFFA6VIk2od8pIchpFviKP35VuHEmVbaNviJcJdrSdJMtUOK44LJTa0Kik/7X+c&#10;Adlm348nn0wP78vta/ZxtH872RjzMOhenkEJdXIP39pv1sAErlfiDd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R7d3EAAAA2gAAAA8AAAAAAAAAAAAAAAAAmAIAAGRycy9k&#10;b3ducmV2LnhtbFBLBQYAAAAABAAEAPUAAACJAwAAAAA=&#10;" fillcolor="white [3212]" strokecolor="black [3213]" strokeweight=".5pt">
                    <v:textbox>
                      <w:txbxContent>
                        <w:p w14:paraId="2C8A3C3B" w14:textId="77777777" w:rsidR="00D00D0C" w:rsidRPr="00D00D0C" w:rsidRDefault="00D00D0C" w:rsidP="00D00D0C">
                          <w:pPr>
                            <w:spacing w:after="0"/>
                            <w:jc w:val="center"/>
                            <w:rPr>
                              <w:rFonts w:ascii="Calibri" w:hAnsi="Calibri" w:cs="Calibri"/>
                              <w:color w:val="000000" w:themeColor="text1"/>
                              <w:sz w:val="16"/>
                              <w:lang w:val="en-US"/>
                            </w:rPr>
                          </w:pPr>
                          <w:r w:rsidRPr="00D00D0C">
                            <w:rPr>
                              <w:rFonts w:ascii="Calibri" w:hAnsi="Calibri" w:cs="Calibri"/>
                              <w:color w:val="000000" w:themeColor="text1"/>
                              <w:sz w:val="16"/>
                              <w:lang w:val="en-US"/>
                            </w:rPr>
                            <w:t>MC service clients 1 to n</w:t>
                          </w:r>
                        </w:p>
                      </w:txbxContent>
                    </v:textbox>
                  </v:rect>
                  <v:rect id="矩形 3" o:spid="_x0000_s1029" style="position:absolute;left:20801;top:364;width:12770;height:3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1IRsQA&#10;AADaAAAADwAAAGRycy9kb3ducmV2LnhtbESPX2vCQBDE3wW/w7EF3/TSP4hET6kFqWALalp8XXLb&#10;JJjbi7lV0376XqHg4zAzv2Fmi87V6kJtqDwbuB8loIhzbysuDHxkq+EEVBBki7VnMvBNARbzfm+G&#10;qfVX3tFlL4WKEA4pGihFmlTrkJfkMIx8Qxy9L986lCjbQtsWrxHuav2QJGPtsOK4UGJDLyXlx/3Z&#10;GZBtdno6+mT8uVluX7O3g/3Zybsxg7vueQpKqJNb+L+9tgYe4e9KvAF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SEbEAAAA2gAAAA8AAAAAAAAAAAAAAAAAmAIAAGRycy9k&#10;b3ducmV2LnhtbFBLBQYAAAAABAAEAPUAAACJAwAAAAA=&#10;" fillcolor="white [3212]" strokecolor="black [3213]" strokeweight=".5pt">
                    <v:textbox>
                      <w:txbxContent>
                        <w:p w14:paraId="754D3583" w14:textId="77777777" w:rsidR="00D00D0C" w:rsidRPr="00D00D0C" w:rsidRDefault="00D00D0C" w:rsidP="00D00D0C">
                          <w:pPr>
                            <w:spacing w:after="0"/>
                            <w:jc w:val="center"/>
                            <w:rPr>
                              <w:rFonts w:ascii="Calibri" w:hAnsi="Calibri" w:cs="Calibri"/>
                              <w:color w:val="000000" w:themeColor="text1"/>
                              <w:sz w:val="16"/>
                              <w:lang w:val="en-US"/>
                            </w:rPr>
                          </w:pPr>
                          <w:r w:rsidRPr="00D00D0C">
                            <w:rPr>
                              <w:rFonts w:ascii="Calibri" w:hAnsi="Calibri" w:cs="Calibri"/>
                              <w:color w:val="000000" w:themeColor="text1"/>
                              <w:sz w:val="16"/>
                              <w:lang w:val="en-US"/>
                            </w:rPr>
                            <w:t>5GC</w:t>
                          </w:r>
                        </w:p>
                      </w:txbxContent>
                    </v:textbox>
                  </v:rect>
                  <v:rect id="矩形 4" o:spid="_x0000_s1030" style="position:absolute;left:39363;top:422;width:12770;height:3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QMsQA&#10;AADaAAAADwAAAGRycy9kb3ducmV2LnhtbESPUWvCQBCE34X+h2MLfdNLi4ikntIK0kIrqKn4uuS2&#10;STC3l+a2Gv31niD4OMzMN8xk1rlaHagNlWcDz4MEFHHubcWFgZ9s0R+DCoJssfZMBk4UYDZ96E0w&#10;tf7IazpspFARwiFFA6VIk2od8pIchoFviKP361uHEmVbaNviMcJdrV+SZKQdVhwXSmxoXlK+3/w7&#10;A7LK/oZ7n4y2X++rj+x7Z89rWRrz9Ni9vYIS6uQevrU/rYEhXK/EG6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00DLEAAAA2gAAAA8AAAAAAAAAAAAAAAAAmAIAAGRycy9k&#10;b3ducmV2LnhtbFBLBQYAAAAABAAEAPUAAACJAwAAAAA=&#10;" fillcolor="white [3212]" strokecolor="black [3213]" strokeweight=".5pt">
                    <v:textbox>
                      <w:txbxContent>
                        <w:p w14:paraId="71BFA218" w14:textId="77777777" w:rsidR="00D00D0C" w:rsidRPr="00D00D0C" w:rsidRDefault="00D00D0C" w:rsidP="00D00D0C">
                          <w:pPr>
                            <w:pStyle w:val="af2"/>
                            <w:spacing w:before="0" w:beforeAutospacing="0" w:after="0" w:afterAutospacing="0"/>
                            <w:jc w:val="center"/>
                            <w:rPr>
                              <w:rFonts w:ascii="Calibri" w:hAnsi="Calibri" w:cs="Calibri"/>
                            </w:rPr>
                          </w:pPr>
                          <w:r w:rsidRPr="00D00D0C">
                            <w:rPr>
                              <w:rFonts w:ascii="Calibri" w:eastAsia="宋体" w:hAnsi="Calibri" w:cs="Calibri"/>
                              <w:color w:val="000000"/>
                              <w:sz w:val="16"/>
                              <w:szCs w:val="16"/>
                            </w:rPr>
                            <w:t>MC service server</w:t>
                          </w:r>
                        </w:p>
                      </w:txbxContent>
                    </v:textbox>
                  </v:rect>
                  <v:group id="组合 38" o:spid="_x0000_s1031" style="position:absolute;left:8622;top:3639;width:37126;height:33392" coordorigin="8622,3640" coordsize="37126,349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line id="直接连接符 5" o:spid="_x0000_s1032" style="position:absolute;visibility:visible;mso-wrap-style:square" from="8622,3640" to="8622,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6gAsQAAADaAAAADwAAAGRycy9kb3ducmV2LnhtbESPQWvCQBSE74X+h+UJvYhuWtB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LqACxAAAANoAAAAPAAAAAAAAAAAA&#10;AAAAAKECAABkcnMvZG93bnJldi54bWxQSwUGAAAAAAQABAD5AAAAkgMAAAAA&#10;" strokecolor="black [3213]" strokeweight=".5pt"/>
                    <v:line id="直接连接符 9" o:spid="_x0000_s1033" style="position:absolute;visibility:visible;mso-wrap-style:square" from="27186,3640" to="27186,38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OqB8QAAADaAAAADwAAAGRycy9kb3ducmV2LnhtbESPQWvCQBSE74X+h+UJvYhu2oPWmI1Y&#10;aUFEKLVCro/sazY1+zZktyb+e1cQehxm5hsmWw22EWfqfO1YwfM0AUFcOl1zpeD4/TF5BeEDssbG&#10;MSm4kIdV/viQYapdz190PoRKRAj7FBWYENpUSl8asuinriWO3o/rLIYou0rqDvsIt418SZKZtFhz&#10;XDDY0sZQeTr8WQVv77/rT23m401fVEXb74tE7wqlnkbDegki0BD+w/f2VitYwO1KvAEy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Y6oHxAAAANoAAAAPAAAAAAAAAAAA&#10;AAAAAKECAABkcnMvZG93bnJldi54bWxQSwUGAAAAAAQABAD5AAAAkgMAAAAA&#10;" strokecolor="black [3213]" strokeweight=".5pt"/>
                    <v:line id="直接连接符 10" o:spid="_x0000_s1034" style="position:absolute;visibility:visible;mso-wrap-style:square" from="45748,3692" to="45748,38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tSsUAAADbAAAADwAAAGRycy9kb3ducmV2LnhtbESPQWvCQBCF7wX/wzKCl6KbemgluopK&#10;C6UIRVvIdchOs6nZ2ZDdmvTfOwfB2wzvzXvfrDaDb9SFulgHNvA0y0ARl8HWXBn4/nqbLkDFhGyx&#10;CUwG/inCZj16WGFuQ89HupxSpSSEY44GXEptrnUsHXmMs9ASi/YTOo9J1q7StsNewn2j51n2rD3W&#10;LA0OW9o7Ks+nP29g9/q7/bTu5XHfF1XR9ocisx+FMZPxsF2CSjSku/l2/W4FX+jlFxlAr6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m/tSsUAAADbAAAADwAAAAAAAAAA&#10;AAAAAAChAgAAZHJzL2Rvd25yZXYueG1sUEsFBgAAAAAEAAQA+QAAAJMDAAAAAA==&#10;" strokecolor="black [3213]" strokeweight=".5pt"/>
                  </v:group>
                  <v:rect id="矩形 11" o:spid="_x0000_s1035" style="position:absolute;left:20797;top:5787;width:31330;height:32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csIA&#10;AADbAAAADwAAAGRycy9kb3ducmV2LnhtbERPTWvCQBC9F/wPyxS81Y1SRFJXaQWx0ApqKl6H7DQJ&#10;ZmdjdtS0v94VCr3N433OdN65Wl2oDZVnA8NBAoo497biwsBXtnyagAqCbLH2TAZ+KMB81nuYYmr9&#10;lbd02UmhYgiHFA2UIk2qdchLchgGviGO3LdvHUqEbaFti9cY7mo9SpKxdlhxbCixoUVJ+XF3dgZk&#10;k52ejz4Z7z/eNqvs82B/t7I2pv/Yvb6AEurkX/znfrdx/hDuv8QD9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9l9ywgAAANsAAAAPAAAAAAAAAAAAAAAAAJgCAABkcnMvZG93&#10;bnJldi54bWxQSwUGAAAAAAQABAD1AAAAhwMAAAAA&#10;" fillcolor="white [3212]" strokecolor="black [3213]" strokeweight=".5pt">
                    <v:textbox>
                      <w:txbxContent>
                        <w:p w14:paraId="497878E8" w14:textId="77777777" w:rsidR="00C86F99" w:rsidRPr="00C86F99" w:rsidRDefault="00C86F99" w:rsidP="00C86F99">
                          <w:pPr>
                            <w:pStyle w:val="af2"/>
                            <w:numPr>
                              <w:ilvl w:val="0"/>
                              <w:numId w:val="3"/>
                            </w:numPr>
                            <w:spacing w:before="0" w:beforeAutospacing="0" w:after="0" w:afterAutospacing="0"/>
                            <w:jc w:val="center"/>
                            <w:rPr>
                              <w:rFonts w:ascii="Calibri" w:hAnsi="Calibri" w:cs="Calibri"/>
                            </w:rPr>
                          </w:pPr>
                          <w:r>
                            <w:rPr>
                              <w:rFonts w:ascii="Calibri" w:eastAsia="宋体" w:hAnsi="Calibri" w:cs="Calibri"/>
                              <w:color w:val="000000"/>
                              <w:sz w:val="16"/>
                              <w:szCs w:val="16"/>
                            </w:rPr>
                            <w:t>Configure 5G MBS Session</w:t>
                          </w:r>
                        </w:p>
                      </w:txbxContent>
                    </v:textbox>
                  </v:rect>
                  <v:shapetype id="_x0000_t32" coordsize="21600,21600" o:spt="32" o:oned="t" path="m,l21600,21600e" filled="f">
                    <v:path arrowok="t" fillok="f" o:connecttype="none"/>
                    <o:lock v:ext="edit" shapetype="t"/>
                  </v:shapetype>
                  <v:shape id="直接箭头连接符 12" o:spid="_x0000_s1036" type="#_x0000_t32" style="position:absolute;left:8622;top:12883;width:3712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Sk/MAAAADbAAAADwAAAGRycy9kb3ducmV2LnhtbERPS4vCMBC+C/sfwix403QV1lJNy1IQ&#10;FU8+Lt6GZmyLzaQ00dZ/bxYEb/PxPWeVDaYRD+pcbVnBzzQCQVxYXXOp4HxaT2IQziNrbCyTgic5&#10;yNKv0QoTbXs+0OPoSxFC2CWooPK+TaR0RUUG3dS2xIG72s6gD7Arpe6wD+GmkbMo+pUGaw4NFbaU&#10;V1TcjnejIM73/W4eL/K9u2x2/nSNL0PvlBp/D39LEJ4G/xG/3Vsd5s/g/5dwgEx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kpPzAAAAA2wAAAA8AAAAAAAAAAAAAAAAA&#10;oQIAAGRycy9kb3ducmV2LnhtbFBLBQYAAAAABAAEAPkAAACOAwAAAAA=&#10;" strokecolor="black [3213]" strokeweight=".5pt">
                    <v:stroke endarrow="block"/>
                  </v:shape>
                  <v:shapetype id="_x0000_t202" coordsize="21600,21600" o:spt="202" path="m,l,21600r21600,l21600,xe">
                    <v:stroke joinstyle="miter"/>
                    <v:path gradientshapeok="t" o:connecttype="rect"/>
                  </v:shapetype>
                  <v:shape id="文本框 13" o:spid="_x0000_s1037" type="#_x0000_t202" style="position:absolute;left:19778;top:10663;width:21071;height:2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Zr8MA&#10;AADbAAAADwAAAGRycy9kb3ducmV2LnhtbERPS2vCQBC+C/0PyxS8SN1o6IPUVUTUircabeltyE6T&#10;YHY2ZNck/fduQfA2H99zZoveVKKlxpWWFUzGEQjizOqScwXHdPP0BsJ5ZI2VZVLwRw4W84fBDBNt&#10;O/6k9uBzEULYJaig8L5OpHRZQQbd2NbEgfu1jUEfYJNL3WAXwk0lp1H0Ig2WHBoKrGlVUHY+XIyC&#10;n1H+vXf99tTFz3G9/mjT1y+dKjV87JfvIDz1/i6+uXc6zI/h/5dw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HZr8MAAADbAAAADwAAAAAAAAAAAAAAAACYAgAAZHJzL2Rv&#10;d25yZXYueG1sUEsFBgAAAAAEAAQA9QAAAIgDAAAAAA==&#10;" fillcolor="white [3201]" stroked="f" strokeweight=".5pt">
                    <v:textbox>
                      <w:txbxContent>
                        <w:p w14:paraId="379AF6EE" w14:textId="77777777" w:rsidR="0057390B" w:rsidRPr="0057390B" w:rsidRDefault="0057390B" w:rsidP="0057390B">
                          <w:pPr>
                            <w:spacing w:after="0"/>
                            <w:rPr>
                              <w:rFonts w:ascii="Calibri" w:hAnsi="Calibri" w:cs="Calibri"/>
                              <w:sz w:val="16"/>
                              <w:szCs w:val="16"/>
                              <w:lang w:val="en-US"/>
                            </w:rPr>
                          </w:pPr>
                          <w:r w:rsidRPr="0057390B">
                            <w:rPr>
                              <w:rFonts w:ascii="Calibri" w:hAnsi="Calibri" w:cs="Calibri"/>
                              <w:sz w:val="16"/>
                              <w:szCs w:val="16"/>
                            </w:rPr>
                            <w:t>2. MBS</w:t>
                          </w:r>
                          <w:r w:rsidRPr="0057390B">
                            <w:rPr>
                              <w:rFonts w:ascii="Calibri" w:hAnsi="Calibri" w:cs="Calibri"/>
                              <w:sz w:val="16"/>
                              <w:szCs w:val="16"/>
                              <w:lang w:val="en-US"/>
                            </w:rPr>
                            <w:t xml:space="preserve"> service announcement</w:t>
                          </w:r>
                        </w:p>
                      </w:txbxContent>
                    </v:textbox>
                  </v:shape>
                  <v:rect id="矩形 14" o:spid="_x0000_s1038" style="position:absolute;left:2246;top:14376;width:21707;height:3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H86sIA&#10;AADbAAAADwAAAGRycy9kb3ducmV2LnhtbERPTWvCQBC9F/wPywje6kYRKamrVEFaaAU1Fa9DdpoE&#10;s7MxO2raX98VCr3N433ObNG5Wl2pDZVnA6NhAoo497biwsBntn58AhUE2WLtmQx8U4DFvPcww9T6&#10;G+/oupdCxRAOKRooRZpU65CX5DAMfUMcuS/fOpQI20LbFm8x3NV6nCRT7bDi2FBiQ6uS8tP+4gzI&#10;NjtPTj6ZHt6X29fs42h/drIxZtDvXp5BCXXyL/5zv9k4fwL3X+IBe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gfzqwgAAANsAAAAPAAAAAAAAAAAAAAAAAJgCAABkcnMvZG93&#10;bnJldi54bWxQSwUGAAAAAAQABAD1AAAAhwMAAAAA&#10;" fillcolor="white [3212]" strokecolor="black [3213]" strokeweight=".5pt">
                    <v:textbox>
                      <w:txbxContent>
                        <w:p w14:paraId="49FB313F" w14:textId="77777777" w:rsidR="0057390B" w:rsidRPr="0057390B" w:rsidRDefault="0057390B" w:rsidP="0057390B">
                          <w:pPr>
                            <w:pStyle w:val="af3"/>
                            <w:numPr>
                              <w:ilvl w:val="0"/>
                              <w:numId w:val="6"/>
                            </w:numPr>
                            <w:rPr>
                              <w:rFonts w:ascii="Calibri" w:eastAsia="Times New Roman" w:hAnsi="Calibri" w:cs="Calibri"/>
                              <w:color w:val="000000"/>
                              <w:sz w:val="16"/>
                            </w:rPr>
                          </w:pPr>
                          <w:r w:rsidRPr="0057390B">
                            <w:rPr>
                              <w:rFonts w:ascii="Calibri" w:eastAsia="宋体" w:hAnsi="Calibri" w:cs="Calibri"/>
                              <w:color w:val="000000"/>
                              <w:sz w:val="16"/>
                              <w:szCs w:val="16"/>
                            </w:rPr>
                            <w:t xml:space="preserve">MC service client stores the MBS session ID(s) and other info about the MBS </w:t>
                          </w:r>
                          <w:r>
                            <w:rPr>
                              <w:rFonts w:ascii="Calibri" w:eastAsia="宋体" w:hAnsi="Calibri" w:cs="Calibri"/>
                              <w:color w:val="000000"/>
                              <w:sz w:val="16"/>
                              <w:szCs w:val="16"/>
                            </w:rPr>
                            <w:t>session</w:t>
                          </w:r>
                        </w:p>
                      </w:txbxContent>
                    </v:textbox>
                  </v:rect>
                  <v:rect id="矩形 15" o:spid="_x0000_s1039" style="position:absolute;left:2249;top:21978;width:21704;height:24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DaWcUA&#10;AADbAAAADwAAAGRycy9kb3ducmV2LnhtbERP22rCQBB9L/QflhH6UnTTglVSV2kFUZASr9C+TbNj&#10;Es3OptlV4993BcG3OZzrDEaNKcWJaldYVvDSiUAQp1YXnCnYrCftPgjnkTWWlknBhRyMho8PA4y1&#10;PfOSTiufiRDCLkYFufdVLKVLczLoOrYiDtzO1gZ9gHUmdY3nEG5K+RpFb9JgwaEhx4rGOaWH1dEo&#10;+J7/Pe970wv/Ln++PhfzbVLNkkSpp1bz8Q7CU+Pv4pt7psP8Llx/CQfI4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sNpZxQAAANsAAAAPAAAAAAAAAAAAAAAAAJgCAABkcnMv&#10;ZG93bnJldi54bWxQSwUGAAAAAAQABAD1AAAAigMAAAAA&#10;" fillcolor="white [3212]" strokecolor="black [3213]" strokeweight=".5pt">
                    <v:stroke dashstyle="dash"/>
                    <v:textbox>
                      <w:txbxContent>
                        <w:p w14:paraId="5B9275FF" w14:textId="77777777" w:rsidR="0057390B" w:rsidRPr="00162CAA" w:rsidRDefault="00B40223" w:rsidP="00162CAA">
                          <w:pPr>
                            <w:jc w:val="center"/>
                            <w:rPr>
                              <w:rFonts w:ascii="Calibri" w:eastAsia="Times New Roman" w:hAnsi="Calibri" w:cs="Calibri"/>
                              <w:color w:val="000000" w:themeColor="text1"/>
                              <w:sz w:val="16"/>
                              <w:lang w:val="en-US"/>
                            </w:rPr>
                          </w:pPr>
                          <w:r>
                            <w:rPr>
                              <w:rFonts w:ascii="Calibri" w:eastAsia="Times New Roman" w:hAnsi="Calibri" w:cs="Calibri"/>
                              <w:color w:val="000000" w:themeColor="text1"/>
                              <w:sz w:val="16"/>
                              <w:lang w:val="en-US"/>
                            </w:rPr>
                            <w:t>5</w:t>
                          </w:r>
                          <w:r w:rsidR="00162CAA" w:rsidRPr="00162CAA">
                            <w:rPr>
                              <w:rFonts w:ascii="Calibri" w:eastAsia="Times New Roman" w:hAnsi="Calibri" w:cs="Calibri"/>
                              <w:color w:val="000000" w:themeColor="text1"/>
                              <w:sz w:val="16"/>
                              <w:lang w:val="en-US"/>
                            </w:rPr>
                            <w:t>. Monitor broadcast MBS session</w:t>
                          </w:r>
                        </w:p>
                      </w:txbxContent>
                    </v:textbox>
                  </v:rect>
                  <v:rect id="矩形 16" o:spid="_x0000_s1040" style="position:absolute;left:2249;top:26052;width:31322;height:2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JELsUA&#10;AADbAAAADwAAAGRycy9kb3ducmV2LnhtbERPTWvCQBC9C/0PyxS8iG70oCV1lVYQAyJRa6G9TbPT&#10;JG12NmZXjf/eLQi9zeN9znTemkqcqXGlZQXDQQSCOLO65FzB4W3ZfwLhPLLGyjIpuJKD+eyhM8VY&#10;2wvv6Lz3uQgh7GJUUHhfx1K6rCCDbmBr4sB928agD7DJpW7wEsJNJUdRNJYGSw4NBda0KCj73Z+M&#10;go/1sfczWV35a/e5ed2u39M6SVOluo/tyzMIT63/F9/diQ7zx/D3SzhAz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kQuxQAAANsAAAAPAAAAAAAAAAAAAAAAAJgCAABkcnMv&#10;ZG93bnJldi54bWxQSwUGAAAAAAQABAD1AAAAigMAAAAA&#10;" fillcolor="white [3212]" strokecolor="black [3213]" strokeweight=".5pt">
                    <v:stroke dashstyle="dash"/>
                    <v:textbox>
                      <w:txbxContent>
                        <w:p w14:paraId="655BE51B" w14:textId="77777777" w:rsidR="00162CAA" w:rsidRPr="00162CAA" w:rsidRDefault="00B40223" w:rsidP="00162CAA">
                          <w:pPr>
                            <w:pStyle w:val="af2"/>
                            <w:spacing w:before="0" w:beforeAutospacing="0" w:after="180" w:afterAutospacing="0"/>
                            <w:jc w:val="center"/>
                            <w:rPr>
                              <w:rFonts w:ascii="Calibri" w:hAnsi="Calibri" w:cs="Calibri"/>
                            </w:rPr>
                          </w:pPr>
                          <w:r>
                            <w:rPr>
                              <w:rFonts w:ascii="Calibri" w:eastAsia="Times New Roman" w:hAnsi="Calibri" w:cs="Calibri"/>
                              <w:color w:val="000000"/>
                              <w:sz w:val="16"/>
                              <w:szCs w:val="16"/>
                            </w:rPr>
                            <w:t>6</w:t>
                          </w:r>
                          <w:r w:rsidR="00162CAA" w:rsidRPr="00162CAA">
                            <w:rPr>
                              <w:rFonts w:ascii="Calibri" w:eastAsia="Times New Roman" w:hAnsi="Calibri" w:cs="Calibri"/>
                              <w:color w:val="000000"/>
                              <w:sz w:val="16"/>
                              <w:szCs w:val="16"/>
                            </w:rPr>
                            <w:t>. Multicast MBS session UE join</w:t>
                          </w:r>
                        </w:p>
                      </w:txbxContent>
                    </v:textbox>
                  </v:rect>
                  <v:rect id="矩形 19" o:spid="_x0000_s1041" style="position:absolute;left:1968;top:33180;width:49885;height:3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TdMMA&#10;AADbAAAADwAAAGRycy9kb3ducmV2LnhtbERPTWvCQBC9F/wPyxS81U1LEY2uUgtSwQpqWrwO2WkS&#10;zM7G7Khpf323UPA2j/c503nnanWhNlSeDTwOElDEubcVFwY+suXDCFQQZIu1ZzLwTQHms97dFFPr&#10;r7yjy14KFUM4pGigFGlSrUNeksMw8A1x5L5861AibAttW7zGcFfrpyQZaocVx4YSG3otKT/uz86A&#10;bLPT89Enw8/1YvuWvR/sz042xvTvu5cJKKFObuJ/98rG+WP4+yUeo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BTdMMAAADbAAAADwAAAAAAAAAAAAAAAACYAgAAZHJzL2Rv&#10;d25yZXYueG1sUEsFBgAAAAAEAAQA9QAAAIgDAAAAAA==&#10;" fillcolor="white [3212]" strokecolor="black [3213]" strokeweight=".5pt">
                    <v:textbox>
                      <w:txbxContent>
                        <w:p w14:paraId="3F58781C" w14:textId="77777777" w:rsidR="00162CAA" w:rsidRPr="00162CAA" w:rsidRDefault="002F72B6" w:rsidP="00162CAA">
                          <w:pPr>
                            <w:pStyle w:val="af2"/>
                            <w:spacing w:before="0" w:beforeAutospacing="0" w:after="0" w:afterAutospacing="0"/>
                            <w:jc w:val="center"/>
                            <w:rPr>
                              <w:rFonts w:ascii="Calibri" w:eastAsia="Times New Roman" w:hAnsi="Calibri" w:cs="Calibri"/>
                              <w:color w:val="000000"/>
                              <w:sz w:val="16"/>
                              <w:szCs w:val="16"/>
                            </w:rPr>
                          </w:pPr>
                          <w:r>
                            <w:rPr>
                              <w:rFonts w:ascii="Calibri" w:eastAsia="Times New Roman" w:hAnsi="Calibri" w:cs="Calibri"/>
                              <w:color w:val="000000"/>
                              <w:sz w:val="16"/>
                              <w:szCs w:val="16"/>
                            </w:rPr>
                            <w:t>8</w:t>
                          </w:r>
                          <w:r w:rsidR="00162CAA" w:rsidRPr="00162CAA">
                            <w:rPr>
                              <w:rFonts w:ascii="Calibri" w:eastAsia="Times New Roman" w:hAnsi="Calibri" w:cs="Calibri"/>
                              <w:color w:val="000000"/>
                              <w:sz w:val="16"/>
                              <w:szCs w:val="16"/>
                            </w:rPr>
                            <w:t xml:space="preserve">. Procedure of MC communication session setup </w:t>
                          </w:r>
                        </w:p>
                      </w:txbxContent>
                    </v:textbox>
                  </v:rect>
                  <v:shape id="直接箭头连接符 39" o:spid="_x0000_s1042" type="#_x0000_t32" style="position:absolute;left:8622;top:20841;width:371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ZRdcYAAADbAAAADwAAAGRycy9kb3ducmV2LnhtbESPW2vCQBSE3wv+h+UIfSm6UenF6CpW&#10;KBZ8sbGCj4fsMYlmz4bs5tJ/3xUKfRxm5htmue5NKVqqXWFZwWQcgSBOrS44U/B9/Bi9gXAeWWNp&#10;mRT8kIP1avCwxFjbjr+oTXwmAoRdjApy76tYSpfmZNCNbUUcvIutDfog60zqGrsAN6WcRtGLNFhw&#10;WMixom1O6S1pjIJosk2fDs3ziXbX6Xm/P8xe37udUo/DfrMA4an3/+G/9qdWMJvD/Uv4AX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h2UXXGAAAA2wAAAA8AAAAAAAAA&#10;AAAAAAAAoQIAAGRycy9kb3ducmV2LnhtbFBLBQYAAAAABAAEAPkAAACUAwAAAAA=&#10;" strokecolor="black [3213]" strokeweight=".5pt">
                    <v:stroke dashstyle="dash" endarrow="block"/>
                  </v:shape>
                  <v:shape id="文本框 13" o:spid="_x0000_s1043" type="#_x0000_t202" style="position:absolute;left:19597;top:18610;width:21069;height:2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BoxcMA&#10;AADbAAAADwAAAGRycy9kb3ducmV2LnhtbERPy2rCQBTdF/yH4QpupE7qo5XUUUR84a6mtXR3ydwm&#10;oZk7ITMm8e+dhdDl4bwXq86UoqHaFZYVvIwiEMSp1QVnCj6T3fMchPPIGkvLpOBGDlbL3tMCY21b&#10;/qDm7DMRQtjFqCD3voqldGlOBt3IVsSB+7W1QR9gnUldYxvCTSnHUfQqDRYcGnKsaJNT+ne+GgU/&#10;w+z75Lr9VzuZTartoUneLjpRatDv1u8gPHX+X/xwH7WCaVgfvo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VBoxcMAAADbAAAADwAAAAAAAAAAAAAAAACYAgAAZHJzL2Rv&#10;d25yZXYueG1sUEsFBgAAAAAEAAQA9QAAAIgDAAAAAA==&#10;" fillcolor="white [3201]" stroked="f" strokeweight=".5pt">
                    <v:textbox>
                      <w:txbxContent>
                        <w:p w14:paraId="6F1FE88F" w14:textId="77777777" w:rsidR="00E029BD" w:rsidRPr="00E029BD" w:rsidRDefault="00E029BD" w:rsidP="00E029BD">
                          <w:pPr>
                            <w:pStyle w:val="af2"/>
                            <w:spacing w:before="0" w:beforeAutospacing="0" w:after="0" w:afterAutospacing="0"/>
                            <w:rPr>
                              <w:rFonts w:ascii="Calibri" w:hAnsi="Calibri" w:cs="Calibri"/>
                            </w:rPr>
                          </w:pPr>
                          <w:r w:rsidRPr="00E029BD">
                            <w:rPr>
                              <w:rFonts w:ascii="Calibri" w:eastAsia="宋体" w:hAnsi="Calibri" w:cs="Calibri"/>
                              <w:sz w:val="16"/>
                              <w:szCs w:val="16"/>
                              <w:lang w:val="en-GB"/>
                            </w:rPr>
                            <w:t>4. MBS</w:t>
                          </w:r>
                          <w:r w:rsidRPr="00E029BD">
                            <w:rPr>
                              <w:rFonts w:ascii="Calibri" w:eastAsia="宋体" w:hAnsi="Calibri" w:cs="Calibri"/>
                              <w:sz w:val="16"/>
                              <w:szCs w:val="16"/>
                            </w:rPr>
                            <w:t xml:space="preserve"> service announcement ack</w:t>
                          </w:r>
                        </w:p>
                      </w:txbxContent>
                    </v:textbox>
                  </v:shape>
                  <v:shape id="文本框 13" o:spid="_x0000_s1044" type="#_x0000_t202" style="position:absolute;left:19778;top:29469;width:21070;height:21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5TKcYA&#10;AADbAAAADwAAAGRycy9kb3ducmV2LnhtbESPQWvCQBSE7wX/w/KEXkQ3aqsldRWRVqU3jbb09si+&#10;JsHs25DdJvHfuwWhx2FmvmEWq86UoqHaFZYVjEcRCOLU6oIzBafkffgCwnlkjaVlUnAlB6tl72GB&#10;sbYtH6g5+kwECLsYFeTeV7GULs3JoBvZijh4P7Y26IOsM6lrbAPclHISRTNpsOCwkGNFm5zSy/HX&#10;KPgeZF8frtue2+nztHrbNcn8UydKPfa79SsIT53/D9/be63gaQ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5TKcYAAADbAAAADwAAAAAAAAAAAAAAAACYAgAAZHJz&#10;L2Rvd25yZXYueG1sUEsFBgAAAAAEAAQA9QAAAIsDAAAAAA==&#10;" fillcolor="white [3201]" stroked="f" strokeweight=".5pt">
                    <v:textbox>
                      <w:txbxContent>
                        <w:p w14:paraId="0EB7FAD5" w14:textId="77777777" w:rsidR="004E6F85" w:rsidRPr="004E6F85" w:rsidRDefault="004E6F85" w:rsidP="004E6F85">
                          <w:pPr>
                            <w:pStyle w:val="af2"/>
                            <w:spacing w:before="0" w:beforeAutospacing="0" w:after="0" w:afterAutospacing="0"/>
                            <w:rPr>
                              <w:rFonts w:ascii="Calibri" w:hAnsi="Calibri" w:cs="Calibri"/>
                            </w:rPr>
                          </w:pPr>
                          <w:r w:rsidRPr="004E6F85">
                            <w:rPr>
                              <w:rFonts w:ascii="Calibri" w:eastAsia="宋体" w:hAnsi="Calibri" w:cs="Calibri"/>
                              <w:sz w:val="16"/>
                              <w:szCs w:val="16"/>
                              <w:lang w:val="en-GB"/>
                            </w:rPr>
                            <w:t>7. MBS</w:t>
                          </w:r>
                          <w:r w:rsidRPr="004E6F85">
                            <w:rPr>
                              <w:rFonts w:ascii="Calibri" w:eastAsia="宋体" w:hAnsi="Calibri" w:cs="Calibri"/>
                              <w:sz w:val="16"/>
                              <w:szCs w:val="16"/>
                            </w:rPr>
                            <w:t xml:space="preserve"> session notification</w:t>
                          </w:r>
                        </w:p>
                      </w:txbxContent>
                    </v:textbox>
                  </v:shape>
                  <v:shape id="直接箭头连接符 41" o:spid="_x0000_s1045" type="#_x0000_t32" style="position:absolute;left:8622;top:31597;width:371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hvjsQAAADbAAAADwAAAGRycy9kb3ducmV2LnhtbESPUWvCMBSF34X9h3CFvQxN3GTTapRR&#10;HMhA2Fp/wKW5NsXmpjSZdv/eDAY+Hs453+Gst4NrxYX60HjWMJsqEMSVNw3XGo7lx2QBIkRkg61n&#10;0vBLAbabh9EaM+Ov/E2XItYiQThkqMHG2GVShsqSwzD1HXHyTr53GJPsa2l6vCa4a+WzUq/SYcNp&#10;wWJHuaXqXPw4DXl5rpenYpcfPr/Ubv6muLFPL1o/jof3FYhIQ7yH/9t7o2E+g78v6QfIz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G+OxAAAANsAAAAPAAAAAAAAAAAA&#10;AAAAAKECAABkcnMvZG93bnJldi54bWxQSwUGAAAAAAQABAD5AAAAkgMAAAAA&#10;" strokecolor="black [3213]" strokeweight=".5pt">
                    <v:stroke endarrow="block"/>
                  </v:shape>
                  <w10:anchorlock/>
                </v:group>
              </w:pict>
            </mc:Fallback>
          </mc:AlternateContent>
        </w:r>
      </w:ins>
    </w:p>
    <w:p w14:paraId="35ECC74A" w14:textId="77777777" w:rsidR="00C86F99" w:rsidDel="00A72335" w:rsidRDefault="00C86F99" w:rsidP="00D00D0C">
      <w:pPr>
        <w:pStyle w:val="TF"/>
        <w:rPr>
          <w:del w:id="233" w:author="Huawei User" w:date="2021-09-30T08:29:00Z"/>
        </w:rPr>
      </w:pPr>
    </w:p>
    <w:p w14:paraId="57A642D7" w14:textId="539CBE4D" w:rsidR="00A72335" w:rsidRDefault="00D00D0C" w:rsidP="00D00D0C">
      <w:pPr>
        <w:pStyle w:val="TF"/>
        <w:rPr>
          <w:ins w:id="234" w:author="Huawei User" w:date="2021-09-30T08:32:00Z"/>
        </w:rPr>
      </w:pPr>
      <w:ins w:id="235" w:author="Huawei User" w:date="2021-09-30T05:52:00Z">
        <w:r>
          <w:t>Figure </w:t>
        </w:r>
        <w:r>
          <w:rPr>
            <w:lang w:eastAsia="zh-CN"/>
          </w:rPr>
          <w:t>7.X.</w:t>
        </w:r>
      </w:ins>
      <w:ins w:id="236" w:author="Huawei User" w:date="2021-10-06T23:00:00Z">
        <w:r w:rsidR="0080489B">
          <w:rPr>
            <w:lang w:eastAsia="zh-CN"/>
          </w:rPr>
          <w:t>1</w:t>
        </w:r>
      </w:ins>
      <w:ins w:id="237" w:author="Huawei User" w:date="2021-09-30T05:52:00Z">
        <w:r>
          <w:rPr>
            <w:lang w:eastAsia="zh-CN"/>
          </w:rPr>
          <w:t>.</w:t>
        </w:r>
      </w:ins>
      <w:ins w:id="238" w:author="Huawei User" w:date="2021-10-06T23:00:00Z">
        <w:r w:rsidR="0080489B">
          <w:rPr>
            <w:lang w:eastAsia="zh-CN"/>
          </w:rPr>
          <w:t>4.2</w:t>
        </w:r>
      </w:ins>
      <w:ins w:id="239" w:author="Huawei User" w:date="2021-09-30T05:52:00Z">
        <w:r>
          <w:t xml:space="preserve">-1: </w:t>
        </w:r>
      </w:ins>
      <w:ins w:id="240" w:author="Huawei User" w:date="2021-09-30T08:35:00Z">
        <w:r w:rsidR="00A72335">
          <w:t>P</w:t>
        </w:r>
      </w:ins>
      <w:ins w:id="241" w:author="Huawei User" w:date="2021-09-30T08:34:00Z">
        <w:r w:rsidR="00A72335">
          <w:t xml:space="preserve">re-established </w:t>
        </w:r>
      </w:ins>
      <w:ins w:id="242" w:author="Huawei User" w:date="2021-09-30T09:35:00Z">
        <w:r w:rsidR="005D6731">
          <w:t xml:space="preserve">MBS sessions and </w:t>
        </w:r>
      </w:ins>
      <w:ins w:id="243" w:author="Huawei User" w:date="2021-09-30T05:52:00Z">
        <w:r w:rsidR="005D6731">
          <w:t>MBS service announcement</w:t>
        </w:r>
      </w:ins>
    </w:p>
    <w:p w14:paraId="205F0D98" w14:textId="77777777" w:rsidR="003156D7" w:rsidRDefault="00E029BD" w:rsidP="003156D7">
      <w:pPr>
        <w:pStyle w:val="B1"/>
        <w:ind w:left="564" w:hanging="280"/>
        <w:rPr>
          <w:ins w:id="244" w:author="Huawei User" w:date="2021-09-30T08:35:00Z"/>
          <w:rFonts w:eastAsia="SimSun"/>
        </w:rPr>
      </w:pPr>
      <w:ins w:id="245" w:author="Huawei User" w:date="2021-09-30T09:21:00Z">
        <w:r>
          <w:rPr>
            <w:rFonts w:eastAsia="SimSun"/>
          </w:rPr>
          <w:t>1</w:t>
        </w:r>
      </w:ins>
      <w:ins w:id="246" w:author="Huawei User" w:date="2021-09-30T08:35:00Z">
        <w:r w:rsidR="003156D7">
          <w:rPr>
            <w:rFonts w:eastAsia="SimSun"/>
          </w:rPr>
          <w:t>.</w:t>
        </w:r>
        <w:r w:rsidR="003156D7">
          <w:rPr>
            <w:rFonts w:eastAsia="SimSun"/>
          </w:rPr>
          <w:tab/>
          <w:t xml:space="preserve">The MC service server decides to configure a multicast or broadcast MBS session targeting the MC service group X, e.g. based on the affiliation status of the group members. As being specified in 3GPP TS 23.247 [xx], the MBS session configuration procedure is initiated by the MC service server by requesting an MBS session to the 5GC, where the session can either be configured with or without PCC. The MC service server provides, among others, the MBS session type and service requirements, e.g. required QoS, for the MBS session. The MC service server may also indicate how data can be distributed to the 5GC to be transmitted over the MBS session. For the case of a multicast MBS session, the MC service server can indicate the state for the MBS session to be configured. As a response, the MC service server receives the MBS session ID and other parameters associated to the configured MBS session. </w:t>
        </w:r>
      </w:ins>
    </w:p>
    <w:p w14:paraId="799951BD" w14:textId="27C23EE5" w:rsidR="003156D7" w:rsidRDefault="003156D7" w:rsidP="003156D7">
      <w:pPr>
        <w:pStyle w:val="B1"/>
        <w:ind w:left="564" w:hanging="280"/>
        <w:rPr>
          <w:ins w:id="247" w:author="Huawei User" w:date="2021-09-30T08:35:00Z"/>
          <w:rFonts w:eastAsia="SimSun"/>
        </w:rPr>
      </w:pPr>
      <w:ins w:id="248" w:author="Huawei User" w:date="2021-09-30T08:35:00Z">
        <w:r>
          <w:rPr>
            <w:rFonts w:eastAsia="SimSun"/>
          </w:rPr>
          <w:t>2.</w:t>
        </w:r>
        <w:r>
          <w:rPr>
            <w:rFonts w:eastAsia="SimSun"/>
          </w:rPr>
          <w:tab/>
          <w:t xml:space="preserve">The MC service server provides the MC service clients affiliated to MC service group X with the information related to the configured MBS session via an MBS service announcement. As described in table </w:t>
        </w:r>
        <w:r>
          <w:rPr>
            <w:lang w:eastAsia="zh-CN"/>
          </w:rPr>
          <w:t>7.X.</w:t>
        </w:r>
      </w:ins>
      <w:ins w:id="249" w:author="Huawei User" w:date="2021-10-06T23:00:00Z">
        <w:r w:rsidR="0080489B">
          <w:rPr>
            <w:lang w:eastAsia="zh-CN"/>
          </w:rPr>
          <w:t>1</w:t>
        </w:r>
      </w:ins>
      <w:ins w:id="250" w:author="Huawei User" w:date="2021-09-30T08:35:00Z">
        <w:r>
          <w:rPr>
            <w:lang w:eastAsia="zh-CN"/>
          </w:rPr>
          <w:t>.</w:t>
        </w:r>
      </w:ins>
      <w:ins w:id="251" w:author="Huawei User" w:date="2021-10-06T23:00:00Z">
        <w:r w:rsidR="0080489B">
          <w:rPr>
            <w:lang w:eastAsia="zh-CN"/>
          </w:rPr>
          <w:t>3</w:t>
        </w:r>
      </w:ins>
      <w:ins w:id="252" w:author="Huawei User" w:date="2021-09-30T08:35:00Z">
        <w:r>
          <w:rPr>
            <w:rFonts w:eastAsia="SimSun"/>
          </w:rPr>
          <w:t xml:space="preserve">-1, the service announcement includes information such as the MBS session ID, MBS session mode (broadcast or multicast service type), and SDP information. </w:t>
        </w:r>
      </w:ins>
    </w:p>
    <w:p w14:paraId="09E1B17B" w14:textId="77777777" w:rsidR="003156D7" w:rsidRDefault="003156D7" w:rsidP="003156D7">
      <w:pPr>
        <w:pStyle w:val="B1"/>
        <w:ind w:left="564" w:firstLine="0"/>
        <w:rPr>
          <w:ins w:id="253" w:author="Huawei User" w:date="2021-09-30T08:35:00Z"/>
          <w:rFonts w:eastAsia="SimSun"/>
        </w:rPr>
      </w:pPr>
      <w:ins w:id="254" w:author="Huawei User" w:date="2021-09-30T08:35:00Z">
        <w:r>
          <w:rPr>
            <w:rFonts w:eastAsia="SimSun"/>
          </w:rPr>
          <w:t xml:space="preserve">For multicast MBS sessions, further information related to the MBS session may be sent to enable that MC service clients join the announced multicast MBS session. </w:t>
        </w:r>
      </w:ins>
    </w:p>
    <w:p w14:paraId="32626BDD" w14:textId="77777777" w:rsidR="003156D7" w:rsidRDefault="003156D7" w:rsidP="003156D7">
      <w:pPr>
        <w:pStyle w:val="B1"/>
        <w:ind w:left="564" w:firstLine="0"/>
        <w:rPr>
          <w:ins w:id="255" w:author="Huawei User" w:date="2021-09-30T08:35:00Z"/>
          <w:rFonts w:eastAsia="SimSun"/>
        </w:rPr>
      </w:pPr>
      <w:ins w:id="256" w:author="Huawei User" w:date="2021-09-30T08:35:00Z">
        <w:r>
          <w:rPr>
            <w:rFonts w:eastAsia="SimSun"/>
          </w:rPr>
          <w:t>For broadcast MBS sessions, the session announcement may indicate if the MC service server requires the MC service client to actively monitor and report the quality of the announced broadcast MBS session.</w:t>
        </w:r>
      </w:ins>
    </w:p>
    <w:p w14:paraId="04D0CF43" w14:textId="77777777" w:rsidR="003156D7" w:rsidRDefault="003156D7" w:rsidP="003156D7">
      <w:pPr>
        <w:pStyle w:val="B1"/>
        <w:ind w:left="564" w:hanging="280"/>
        <w:rPr>
          <w:ins w:id="257" w:author="Huawei User" w:date="2021-09-30T08:35:00Z"/>
          <w:rFonts w:eastAsia="SimSun"/>
        </w:rPr>
      </w:pPr>
      <w:ins w:id="258" w:author="Huawei User" w:date="2021-09-30T08:35:00Z">
        <w:r>
          <w:rPr>
            <w:rFonts w:eastAsia="SimSun"/>
          </w:rPr>
          <w:t>3.</w:t>
        </w:r>
        <w:r>
          <w:rPr>
            <w:rFonts w:eastAsia="SimSun"/>
          </w:rPr>
          <w:tab/>
          <w:t xml:space="preserve">MC service clients store and process the received MBS session information. </w:t>
        </w:r>
      </w:ins>
    </w:p>
    <w:p w14:paraId="59ABE5E0" w14:textId="77777777" w:rsidR="003156D7" w:rsidRDefault="003156D7" w:rsidP="003156D7">
      <w:pPr>
        <w:pStyle w:val="B1"/>
        <w:ind w:left="564" w:hanging="280"/>
        <w:rPr>
          <w:ins w:id="259" w:author="Huawei User" w:date="2021-09-30T08:35:00Z"/>
          <w:rFonts w:eastAsia="SimSun"/>
        </w:rPr>
      </w:pPr>
      <w:ins w:id="260" w:author="Huawei User" w:date="2021-09-30T08:35:00Z">
        <w:r>
          <w:rPr>
            <w:rFonts w:eastAsia="SimSun"/>
          </w:rPr>
          <w:t>4.</w:t>
        </w:r>
        <w:r>
          <w:rPr>
            <w:rFonts w:eastAsia="SimSun"/>
          </w:rPr>
          <w:tab/>
          <w:t xml:space="preserve">MC service clients may provide an MBS service announcement acknowledgment to the MC service server to indicate the reception of the corresponding MBS service announcement. </w:t>
        </w:r>
      </w:ins>
    </w:p>
    <w:p w14:paraId="329EA67B" w14:textId="77777777" w:rsidR="003156D7" w:rsidRDefault="003156D7" w:rsidP="003156D7">
      <w:pPr>
        <w:pStyle w:val="B1"/>
        <w:ind w:left="564" w:hanging="280"/>
        <w:rPr>
          <w:ins w:id="261" w:author="Huawei User" w:date="2021-09-30T08:35:00Z"/>
          <w:rFonts w:eastAsia="SimSun"/>
        </w:rPr>
      </w:pPr>
      <w:ins w:id="262" w:author="Huawei User" w:date="2021-09-30T08:35:00Z">
        <w:r>
          <w:rPr>
            <w:rFonts w:eastAsia="SimSun"/>
          </w:rPr>
          <w:t>5.</w:t>
        </w:r>
        <w:r>
          <w:rPr>
            <w:rFonts w:eastAsia="SimSun"/>
          </w:rPr>
          <w:tab/>
          <w:t xml:space="preserve">For broadcast MBS sessions, the MC service clients start monitoring the reception quality of the broadcast MBS session. If indicated in the MBS service announcement information, MC service clients report the monitoring state back to the MC service server. </w:t>
        </w:r>
      </w:ins>
    </w:p>
    <w:p w14:paraId="0B6589F0" w14:textId="77777777" w:rsidR="003156D7" w:rsidRDefault="003156D7" w:rsidP="003156D7">
      <w:pPr>
        <w:pStyle w:val="NO"/>
        <w:rPr>
          <w:ins w:id="263" w:author="Huawei User" w:date="2021-09-30T08:35:00Z"/>
        </w:rPr>
      </w:pPr>
      <w:ins w:id="264" w:author="Huawei User" w:date="2021-09-30T08:35:00Z">
        <w:r>
          <w:lastRenderedPageBreak/>
          <w:t xml:space="preserve">NOTE </w:t>
        </w:r>
      </w:ins>
      <w:ins w:id="265" w:author="Huawei User" w:date="2021-09-30T09:52:00Z">
        <w:r w:rsidR="00CF4A52">
          <w:t>2</w:t>
        </w:r>
      </w:ins>
      <w:ins w:id="266" w:author="Huawei User" w:date="2021-09-30T08:35:00Z">
        <w:r>
          <w:t>:</w:t>
        </w:r>
        <w:r>
          <w:tab/>
        </w:r>
        <w:r>
          <w:tab/>
        </w:r>
        <w:r>
          <w:rPr>
            <w:lang w:eastAsia="zh-CN"/>
          </w:rPr>
          <w:t>It is implementation specific whether t</w:t>
        </w:r>
        <w:r>
          <w:t xml:space="preserve">he broadcast reception quality level is determined per MBS session, per media stream or per MBS QoS flow level via e.g., measurements of radio level signalling such as the reference signals from the NG-RAN node(s), packet loss. </w:t>
        </w:r>
      </w:ins>
    </w:p>
    <w:p w14:paraId="51697A14" w14:textId="77777777" w:rsidR="003156D7" w:rsidRDefault="003156D7" w:rsidP="003156D7">
      <w:pPr>
        <w:pStyle w:val="B1"/>
        <w:ind w:left="564" w:hanging="280"/>
        <w:rPr>
          <w:ins w:id="267" w:author="Huawei User" w:date="2021-09-30T08:35:00Z"/>
          <w:rFonts w:eastAsia="SimSun"/>
        </w:rPr>
      </w:pPr>
      <w:ins w:id="268" w:author="Huawei User" w:date="2021-09-30T08:35:00Z">
        <w:r>
          <w:rPr>
            <w:rFonts w:eastAsia="SimSun"/>
          </w:rPr>
          <w:t>6.</w:t>
        </w:r>
        <w:r>
          <w:rPr>
            <w:rFonts w:eastAsia="SimSun"/>
          </w:rPr>
          <w:tab/>
          <w:t xml:space="preserve">For multicast MBS sessions, MC service clients initiate a multicast MBS Session UE Join towards the 5GS using the information provided by the MBS service announcement. </w:t>
        </w:r>
      </w:ins>
    </w:p>
    <w:p w14:paraId="567D2C74" w14:textId="77777777" w:rsidR="003156D7" w:rsidRDefault="003156D7" w:rsidP="003156D7">
      <w:pPr>
        <w:pStyle w:val="B1"/>
        <w:ind w:left="564" w:hanging="280"/>
        <w:rPr>
          <w:ins w:id="269" w:author="Huawei User" w:date="2021-09-30T08:35:00Z"/>
          <w:rFonts w:eastAsia="SimSun"/>
        </w:rPr>
      </w:pPr>
      <w:ins w:id="270" w:author="Huawei User" w:date="2021-09-30T08:35:00Z">
        <w:r>
          <w:rPr>
            <w:rFonts w:eastAsia="SimSun"/>
          </w:rPr>
          <w:t>7.</w:t>
        </w:r>
        <w:r>
          <w:rPr>
            <w:rFonts w:eastAsia="SimSun"/>
          </w:rPr>
          <w:tab/>
          <w:t>The MC service clients provide a notification related to the announced MBS session. For the case of multicast MBS sessions, the clients send a multicast MBS session UE join notification towards the MC service server to indicate that the announced MBS session has been joined successfully. For the case of broadcast MBS sessions, the clients send a notification to the MC service server to indicate the monitoring status of the announced MBS session, e.g., similar to the listening status report used in MBMS.</w:t>
        </w:r>
      </w:ins>
    </w:p>
    <w:p w14:paraId="1B1F3A28" w14:textId="77777777" w:rsidR="00A72335" w:rsidRPr="002F72B6" w:rsidRDefault="002F72B6" w:rsidP="002F72B6">
      <w:pPr>
        <w:pStyle w:val="B1"/>
        <w:ind w:left="564" w:hanging="280"/>
        <w:rPr>
          <w:ins w:id="271" w:author="Huawei User" w:date="2021-09-30T08:32:00Z"/>
          <w:rFonts w:eastAsia="SimSun"/>
        </w:rPr>
      </w:pPr>
      <w:ins w:id="272" w:author="Huawei User" w:date="2021-09-30T09:28:00Z">
        <w:r w:rsidRPr="002F72B6">
          <w:rPr>
            <w:rFonts w:eastAsia="SimSun"/>
          </w:rPr>
          <w:t>8.</w:t>
        </w:r>
        <w:r w:rsidRPr="002F72B6">
          <w:rPr>
            <w:rFonts w:eastAsia="SimSun"/>
          </w:rPr>
          <w:tab/>
          <w:t>An MC service group communication session is established as specified in TS 23.379 [</w:t>
        </w:r>
        <w:r>
          <w:rPr>
            <w:rFonts w:eastAsia="SimSun"/>
          </w:rPr>
          <w:t>aa</w:t>
        </w:r>
        <w:r w:rsidRPr="002F72B6">
          <w:rPr>
            <w:rFonts w:eastAsia="SimSun"/>
          </w:rPr>
          <w:t>], TS 23.281 [</w:t>
        </w:r>
        <w:r>
          <w:rPr>
            <w:rFonts w:eastAsia="SimSun"/>
          </w:rPr>
          <w:t>bb</w:t>
        </w:r>
        <w:r w:rsidRPr="002F72B6">
          <w:rPr>
            <w:rFonts w:eastAsia="SimSun"/>
          </w:rPr>
          <w:t>], or TS 23.282 [</w:t>
        </w:r>
        <w:r>
          <w:rPr>
            <w:rFonts w:eastAsia="SimSun"/>
          </w:rPr>
          <w:t>cc</w:t>
        </w:r>
        <w:r w:rsidRPr="002F72B6">
          <w:rPr>
            <w:rFonts w:eastAsia="SimSun"/>
          </w:rPr>
          <w:t xml:space="preserve">]. The MC service server determines to use the </w:t>
        </w:r>
      </w:ins>
      <w:ins w:id="273" w:author="Huawei User" w:date="2021-09-30T09:42:00Z">
        <w:r w:rsidR="001C63D0">
          <w:rPr>
            <w:rFonts w:eastAsia="SimSun"/>
          </w:rPr>
          <w:t>pre-established</w:t>
        </w:r>
      </w:ins>
      <w:ins w:id="274" w:author="Huawei User" w:date="2021-09-30T09:28:00Z">
        <w:r w:rsidRPr="002F72B6">
          <w:rPr>
            <w:rFonts w:eastAsia="SimSun"/>
          </w:rPr>
          <w:t xml:space="preserve"> MBS session for this group communication.</w:t>
        </w:r>
      </w:ins>
      <w:r w:rsidR="00AC1990">
        <w:rPr>
          <w:rFonts w:eastAsia="SimSun"/>
        </w:rPr>
        <w:t xml:space="preserve"> </w:t>
      </w:r>
      <w:ins w:id="275" w:author="Huawei User" w:date="2021-09-30T09:50:00Z">
        <w:r w:rsidR="00AC1990" w:rsidRPr="00F97A94">
          <w:t>If the pre-established MBS session fails to satisfy the group communication, the MC service server interacts with the 5GC to update the service requirement of the MBS session.</w:t>
        </w:r>
      </w:ins>
    </w:p>
    <w:p w14:paraId="0C5CC6ED" w14:textId="77777777" w:rsidR="00D00D0C" w:rsidRDefault="00D00D0C" w:rsidP="0082724E">
      <w:pPr>
        <w:pStyle w:val="B1"/>
        <w:rPr>
          <w:ins w:id="276" w:author="Huawei User" w:date="2021-09-30T05:52:00Z"/>
          <w:rFonts w:eastAsia="SimSun"/>
        </w:rPr>
      </w:pPr>
    </w:p>
    <w:p w14:paraId="5E483276" w14:textId="77777777" w:rsidR="00E32339" w:rsidRPr="0042466D" w:rsidRDefault="00313DA8"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del w:id="277" w:author="Huawei User" w:date="2021-09-30T05:52:00Z">
        <w:r w:rsidRPr="00ED7869" w:rsidDel="00D00D0C">
          <w:fldChar w:fldCharType="begin"/>
        </w:r>
        <w:r w:rsidRPr="00ED7869" w:rsidDel="00D00D0C">
          <w:fldChar w:fldCharType="end"/>
        </w:r>
      </w:del>
      <w:del w:id="278" w:author="Huawei User" w:date="2021-09-26T23:04:00Z">
        <w:r w:rsidR="0082759E" w:rsidDel="00122AFD">
          <w:fldChar w:fldCharType="begin"/>
        </w:r>
        <w:r w:rsidR="0082759E" w:rsidDel="00122AFD">
          <w:fldChar w:fldCharType="end"/>
        </w:r>
      </w:del>
      <w:del w:id="279" w:author="Huawei User" w:date="2021-09-30T05:52:00Z">
        <w:r w:rsidR="00122AFD" w:rsidRPr="00ED7869" w:rsidDel="00D00D0C">
          <w:fldChar w:fldCharType="begin"/>
        </w:r>
        <w:r w:rsidR="00122AFD" w:rsidRPr="00ED7869" w:rsidDel="00D00D0C">
          <w:fldChar w:fldCharType="end"/>
        </w:r>
        <w:r w:rsidR="00122AFD" w:rsidRPr="00ED7869" w:rsidDel="00D00D0C">
          <w:fldChar w:fldCharType="begin"/>
        </w:r>
        <w:r w:rsidR="00122AFD" w:rsidRPr="00ED7869" w:rsidDel="00D00D0C">
          <w:fldChar w:fldCharType="end"/>
        </w:r>
        <w:r w:rsidR="000318B2" w:rsidRPr="000E4DC9" w:rsidDel="00D00D0C">
          <w:fldChar w:fldCharType="begin"/>
        </w:r>
        <w:r w:rsidR="000318B2" w:rsidRPr="000E4DC9" w:rsidDel="00D00D0C">
          <w:fldChar w:fldCharType="end"/>
        </w:r>
      </w:del>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12C4B3D5" w14:textId="77777777" w:rsidR="00E32339" w:rsidRPr="00EA4B9E" w:rsidRDefault="00E32339" w:rsidP="00E32339"/>
    <w:p w14:paraId="1F33B97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A992F" w14:textId="77777777" w:rsidR="00F27401" w:rsidRDefault="00F27401">
      <w:r>
        <w:separator/>
      </w:r>
    </w:p>
  </w:endnote>
  <w:endnote w:type="continuationSeparator" w:id="0">
    <w:p w14:paraId="52F13D6D" w14:textId="77777777" w:rsidR="00F27401" w:rsidRDefault="00F2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D737F" w14:textId="77777777" w:rsidR="00F27401" w:rsidRDefault="00F27401">
      <w:r>
        <w:separator/>
      </w:r>
    </w:p>
  </w:footnote>
  <w:footnote w:type="continuationSeparator" w:id="0">
    <w:p w14:paraId="558C4D46" w14:textId="77777777" w:rsidR="00F27401" w:rsidRDefault="00F27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BD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027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A0B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4DD9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B22AB"/>
    <w:multiLevelType w:val="hybridMultilevel"/>
    <w:tmpl w:val="D44C1E6A"/>
    <w:lvl w:ilvl="0" w:tplc="F8DEEF32">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31751"/>
    <w:multiLevelType w:val="hybridMultilevel"/>
    <w:tmpl w:val="0A4C5922"/>
    <w:lvl w:ilvl="0" w:tplc="D0000520">
      <w:start w:val="3"/>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E1E07"/>
    <w:multiLevelType w:val="hybridMultilevel"/>
    <w:tmpl w:val="D11A8A44"/>
    <w:lvl w:ilvl="0" w:tplc="549407A6">
      <w:start w:val="1"/>
      <w:numFmt w:val="decimal"/>
      <w:lvlText w:val="%1."/>
      <w:lvlJc w:val="left"/>
      <w:pPr>
        <w:ind w:left="1080" w:hanging="360"/>
      </w:pPr>
      <w:rPr>
        <w:rFonts w:eastAsia="SimSun" w:hint="default"/>
        <w:color w:val="00000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93810B7"/>
    <w:multiLevelType w:val="hybridMultilevel"/>
    <w:tmpl w:val="29121462"/>
    <w:lvl w:ilvl="0" w:tplc="AE7A142C">
      <w:start w:val="3"/>
      <w:numFmt w:val="decimal"/>
      <w:lvlText w:val="%1."/>
      <w:lvlJc w:val="left"/>
      <w:pPr>
        <w:ind w:left="0" w:firstLine="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947A39"/>
    <w:multiLevelType w:val="hybridMultilevel"/>
    <w:tmpl w:val="434047F8"/>
    <w:lvl w:ilvl="0" w:tplc="45983154">
      <w:start w:val="1"/>
      <w:numFmt w:val="decimal"/>
      <w:lvlText w:val="%1."/>
      <w:lvlJc w:val="left"/>
      <w:pPr>
        <w:tabs>
          <w:tab w:val="num" w:pos="720"/>
        </w:tabs>
        <w:ind w:left="720" w:hanging="360"/>
      </w:pPr>
    </w:lvl>
    <w:lvl w:ilvl="1" w:tplc="C4BC063C" w:tentative="1">
      <w:start w:val="1"/>
      <w:numFmt w:val="decimal"/>
      <w:lvlText w:val="%2."/>
      <w:lvlJc w:val="left"/>
      <w:pPr>
        <w:tabs>
          <w:tab w:val="num" w:pos="1440"/>
        </w:tabs>
        <w:ind w:left="1440" w:hanging="360"/>
      </w:pPr>
    </w:lvl>
    <w:lvl w:ilvl="2" w:tplc="AB125B8E" w:tentative="1">
      <w:start w:val="1"/>
      <w:numFmt w:val="decimal"/>
      <w:lvlText w:val="%3."/>
      <w:lvlJc w:val="left"/>
      <w:pPr>
        <w:tabs>
          <w:tab w:val="num" w:pos="2160"/>
        </w:tabs>
        <w:ind w:left="2160" w:hanging="360"/>
      </w:pPr>
    </w:lvl>
    <w:lvl w:ilvl="3" w:tplc="AD844DD8" w:tentative="1">
      <w:start w:val="1"/>
      <w:numFmt w:val="decimal"/>
      <w:lvlText w:val="%4."/>
      <w:lvlJc w:val="left"/>
      <w:pPr>
        <w:tabs>
          <w:tab w:val="num" w:pos="2880"/>
        </w:tabs>
        <w:ind w:left="2880" w:hanging="360"/>
      </w:pPr>
    </w:lvl>
    <w:lvl w:ilvl="4" w:tplc="DEC00D78" w:tentative="1">
      <w:start w:val="1"/>
      <w:numFmt w:val="decimal"/>
      <w:lvlText w:val="%5."/>
      <w:lvlJc w:val="left"/>
      <w:pPr>
        <w:tabs>
          <w:tab w:val="num" w:pos="3600"/>
        </w:tabs>
        <w:ind w:left="3600" w:hanging="360"/>
      </w:pPr>
    </w:lvl>
    <w:lvl w:ilvl="5" w:tplc="2DCA05DC" w:tentative="1">
      <w:start w:val="1"/>
      <w:numFmt w:val="decimal"/>
      <w:lvlText w:val="%6."/>
      <w:lvlJc w:val="left"/>
      <w:pPr>
        <w:tabs>
          <w:tab w:val="num" w:pos="4320"/>
        </w:tabs>
        <w:ind w:left="4320" w:hanging="360"/>
      </w:pPr>
    </w:lvl>
    <w:lvl w:ilvl="6" w:tplc="3138A636" w:tentative="1">
      <w:start w:val="1"/>
      <w:numFmt w:val="decimal"/>
      <w:lvlText w:val="%7."/>
      <w:lvlJc w:val="left"/>
      <w:pPr>
        <w:tabs>
          <w:tab w:val="num" w:pos="5040"/>
        </w:tabs>
        <w:ind w:left="5040" w:hanging="360"/>
      </w:pPr>
    </w:lvl>
    <w:lvl w:ilvl="7" w:tplc="097EA6AA" w:tentative="1">
      <w:start w:val="1"/>
      <w:numFmt w:val="decimal"/>
      <w:lvlText w:val="%8."/>
      <w:lvlJc w:val="left"/>
      <w:pPr>
        <w:tabs>
          <w:tab w:val="num" w:pos="5760"/>
        </w:tabs>
        <w:ind w:left="5760" w:hanging="360"/>
      </w:pPr>
    </w:lvl>
    <w:lvl w:ilvl="8" w:tplc="539AB6B8" w:tentative="1">
      <w:start w:val="1"/>
      <w:numFmt w:val="decimal"/>
      <w:lvlText w:val="%9."/>
      <w:lvlJc w:val="left"/>
      <w:pPr>
        <w:tabs>
          <w:tab w:val="num" w:pos="6480"/>
        </w:tabs>
        <w:ind w:left="6480" w:hanging="360"/>
      </w:pPr>
    </w:lvl>
  </w:abstractNum>
  <w:abstractNum w:abstractNumId="5" w15:restartNumberingAfterBreak="0">
    <w:nsid w:val="33481F2D"/>
    <w:multiLevelType w:val="hybridMultilevel"/>
    <w:tmpl w:val="BEA66084"/>
    <w:lvl w:ilvl="0" w:tplc="C082B406">
      <w:start w:val="3"/>
      <w:numFmt w:val="decimal"/>
      <w:lvlText w:val="%1."/>
      <w:lvlJc w:val="left"/>
      <w:pPr>
        <w:ind w:left="0" w:firstLine="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530365"/>
    <w:multiLevelType w:val="hybridMultilevel"/>
    <w:tmpl w:val="AFD04EDA"/>
    <w:lvl w:ilvl="0" w:tplc="E260FCA4">
      <w:start w:val="5"/>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DB0E09"/>
    <w:multiLevelType w:val="hybridMultilevel"/>
    <w:tmpl w:val="41CC8436"/>
    <w:lvl w:ilvl="0" w:tplc="748A6F6E">
      <w:start w:val="1"/>
      <w:numFmt w:val="decimal"/>
      <w:lvlText w:val="%1."/>
      <w:lvlJc w:val="left"/>
      <w:pPr>
        <w:tabs>
          <w:tab w:val="num" w:pos="720"/>
        </w:tabs>
        <w:ind w:left="720" w:hanging="360"/>
      </w:pPr>
    </w:lvl>
    <w:lvl w:ilvl="1" w:tplc="26F60BE8" w:tentative="1">
      <w:start w:val="1"/>
      <w:numFmt w:val="decimal"/>
      <w:lvlText w:val="%2."/>
      <w:lvlJc w:val="left"/>
      <w:pPr>
        <w:tabs>
          <w:tab w:val="num" w:pos="1440"/>
        </w:tabs>
        <w:ind w:left="1440" w:hanging="360"/>
      </w:pPr>
    </w:lvl>
    <w:lvl w:ilvl="2" w:tplc="FE5460DE" w:tentative="1">
      <w:start w:val="1"/>
      <w:numFmt w:val="decimal"/>
      <w:lvlText w:val="%3."/>
      <w:lvlJc w:val="left"/>
      <w:pPr>
        <w:tabs>
          <w:tab w:val="num" w:pos="2160"/>
        </w:tabs>
        <w:ind w:left="2160" w:hanging="360"/>
      </w:pPr>
    </w:lvl>
    <w:lvl w:ilvl="3" w:tplc="84C03A90" w:tentative="1">
      <w:start w:val="1"/>
      <w:numFmt w:val="decimal"/>
      <w:lvlText w:val="%4."/>
      <w:lvlJc w:val="left"/>
      <w:pPr>
        <w:tabs>
          <w:tab w:val="num" w:pos="2880"/>
        </w:tabs>
        <w:ind w:left="2880" w:hanging="360"/>
      </w:pPr>
    </w:lvl>
    <w:lvl w:ilvl="4" w:tplc="27B24F0E" w:tentative="1">
      <w:start w:val="1"/>
      <w:numFmt w:val="decimal"/>
      <w:lvlText w:val="%5."/>
      <w:lvlJc w:val="left"/>
      <w:pPr>
        <w:tabs>
          <w:tab w:val="num" w:pos="3600"/>
        </w:tabs>
        <w:ind w:left="3600" w:hanging="360"/>
      </w:pPr>
    </w:lvl>
    <w:lvl w:ilvl="5" w:tplc="5E7E78D4" w:tentative="1">
      <w:start w:val="1"/>
      <w:numFmt w:val="decimal"/>
      <w:lvlText w:val="%6."/>
      <w:lvlJc w:val="left"/>
      <w:pPr>
        <w:tabs>
          <w:tab w:val="num" w:pos="4320"/>
        </w:tabs>
        <w:ind w:left="4320" w:hanging="360"/>
      </w:pPr>
    </w:lvl>
    <w:lvl w:ilvl="6" w:tplc="EB7C94BA" w:tentative="1">
      <w:start w:val="1"/>
      <w:numFmt w:val="decimal"/>
      <w:lvlText w:val="%7."/>
      <w:lvlJc w:val="left"/>
      <w:pPr>
        <w:tabs>
          <w:tab w:val="num" w:pos="5040"/>
        </w:tabs>
        <w:ind w:left="5040" w:hanging="360"/>
      </w:pPr>
    </w:lvl>
    <w:lvl w:ilvl="7" w:tplc="11DA1D54" w:tentative="1">
      <w:start w:val="1"/>
      <w:numFmt w:val="decimal"/>
      <w:lvlText w:val="%8."/>
      <w:lvlJc w:val="left"/>
      <w:pPr>
        <w:tabs>
          <w:tab w:val="num" w:pos="5760"/>
        </w:tabs>
        <w:ind w:left="5760" w:hanging="360"/>
      </w:pPr>
    </w:lvl>
    <w:lvl w:ilvl="8" w:tplc="86E473C2" w:tentative="1">
      <w:start w:val="1"/>
      <w:numFmt w:val="decimal"/>
      <w:lvlText w:val="%9."/>
      <w:lvlJc w:val="left"/>
      <w:pPr>
        <w:tabs>
          <w:tab w:val="num" w:pos="6480"/>
        </w:tabs>
        <w:ind w:left="6480" w:hanging="360"/>
      </w:pPr>
    </w:lvl>
  </w:abstractNum>
  <w:abstractNum w:abstractNumId="8" w15:restartNumberingAfterBreak="0">
    <w:nsid w:val="5BB21274"/>
    <w:multiLevelType w:val="hybridMultilevel"/>
    <w:tmpl w:val="1A0C974A"/>
    <w:lvl w:ilvl="0" w:tplc="8B329E32">
      <w:start w:val="3"/>
      <w:numFmt w:val="decimal"/>
      <w:lvlText w:val="%1."/>
      <w:lvlJc w:val="left"/>
      <w:pPr>
        <w:tabs>
          <w:tab w:val="num" w:pos="720"/>
        </w:tabs>
        <w:ind w:left="720" w:hanging="360"/>
      </w:pPr>
    </w:lvl>
    <w:lvl w:ilvl="1" w:tplc="60AE55E0" w:tentative="1">
      <w:start w:val="1"/>
      <w:numFmt w:val="decimal"/>
      <w:lvlText w:val="%2."/>
      <w:lvlJc w:val="left"/>
      <w:pPr>
        <w:tabs>
          <w:tab w:val="num" w:pos="1440"/>
        </w:tabs>
        <w:ind w:left="1440" w:hanging="360"/>
      </w:pPr>
    </w:lvl>
    <w:lvl w:ilvl="2" w:tplc="FC0E5A2E" w:tentative="1">
      <w:start w:val="1"/>
      <w:numFmt w:val="decimal"/>
      <w:lvlText w:val="%3."/>
      <w:lvlJc w:val="left"/>
      <w:pPr>
        <w:tabs>
          <w:tab w:val="num" w:pos="2160"/>
        </w:tabs>
        <w:ind w:left="2160" w:hanging="360"/>
      </w:pPr>
    </w:lvl>
    <w:lvl w:ilvl="3" w:tplc="013A4E28" w:tentative="1">
      <w:start w:val="1"/>
      <w:numFmt w:val="decimal"/>
      <w:lvlText w:val="%4."/>
      <w:lvlJc w:val="left"/>
      <w:pPr>
        <w:tabs>
          <w:tab w:val="num" w:pos="2880"/>
        </w:tabs>
        <w:ind w:left="2880" w:hanging="360"/>
      </w:pPr>
    </w:lvl>
    <w:lvl w:ilvl="4" w:tplc="D2686686" w:tentative="1">
      <w:start w:val="1"/>
      <w:numFmt w:val="decimal"/>
      <w:lvlText w:val="%5."/>
      <w:lvlJc w:val="left"/>
      <w:pPr>
        <w:tabs>
          <w:tab w:val="num" w:pos="3600"/>
        </w:tabs>
        <w:ind w:left="3600" w:hanging="360"/>
      </w:pPr>
    </w:lvl>
    <w:lvl w:ilvl="5" w:tplc="AF1072DA" w:tentative="1">
      <w:start w:val="1"/>
      <w:numFmt w:val="decimal"/>
      <w:lvlText w:val="%6."/>
      <w:lvlJc w:val="left"/>
      <w:pPr>
        <w:tabs>
          <w:tab w:val="num" w:pos="4320"/>
        </w:tabs>
        <w:ind w:left="4320" w:hanging="360"/>
      </w:pPr>
    </w:lvl>
    <w:lvl w:ilvl="6" w:tplc="76D08310" w:tentative="1">
      <w:start w:val="1"/>
      <w:numFmt w:val="decimal"/>
      <w:lvlText w:val="%7."/>
      <w:lvlJc w:val="left"/>
      <w:pPr>
        <w:tabs>
          <w:tab w:val="num" w:pos="5040"/>
        </w:tabs>
        <w:ind w:left="5040" w:hanging="360"/>
      </w:pPr>
    </w:lvl>
    <w:lvl w:ilvl="7" w:tplc="A0707DB8" w:tentative="1">
      <w:start w:val="1"/>
      <w:numFmt w:val="decimal"/>
      <w:lvlText w:val="%8."/>
      <w:lvlJc w:val="left"/>
      <w:pPr>
        <w:tabs>
          <w:tab w:val="num" w:pos="5760"/>
        </w:tabs>
        <w:ind w:left="5760" w:hanging="360"/>
      </w:pPr>
    </w:lvl>
    <w:lvl w:ilvl="8" w:tplc="61D0E8D6" w:tentative="1">
      <w:start w:val="1"/>
      <w:numFmt w:val="decimal"/>
      <w:lvlText w:val="%9."/>
      <w:lvlJc w:val="left"/>
      <w:pPr>
        <w:tabs>
          <w:tab w:val="num" w:pos="6480"/>
        </w:tabs>
        <w:ind w:left="6480" w:hanging="360"/>
      </w:pPr>
    </w:lvl>
  </w:abstractNum>
  <w:abstractNum w:abstractNumId="9" w15:restartNumberingAfterBreak="0">
    <w:nsid w:val="5C1E3A7C"/>
    <w:multiLevelType w:val="hybridMultilevel"/>
    <w:tmpl w:val="2DF0B664"/>
    <w:lvl w:ilvl="0" w:tplc="6ACC8D7A">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9"/>
  </w:num>
  <w:num w:numId="4">
    <w:abstractNumId w:val="7"/>
  </w:num>
  <w:num w:numId="5">
    <w:abstractNumId w:val="5"/>
  </w:num>
  <w:num w:numId="6">
    <w:abstractNumId w:val="3"/>
  </w:num>
  <w:num w:numId="7">
    <w:abstractNumId w:val="8"/>
  </w:num>
  <w:num w:numId="8">
    <w:abstractNumId w:val="4"/>
  </w:num>
  <w:num w:numId="9">
    <w:abstractNumId w:val="1"/>
  </w:num>
  <w:num w:numId="10">
    <w:abstractNumId w:val="6"/>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318B2"/>
    <w:rsid w:val="00032C14"/>
    <w:rsid w:val="00046A62"/>
    <w:rsid w:val="0005071C"/>
    <w:rsid w:val="00062070"/>
    <w:rsid w:val="00067178"/>
    <w:rsid w:val="00076524"/>
    <w:rsid w:val="00086F9A"/>
    <w:rsid w:val="000A6394"/>
    <w:rsid w:val="000B42A0"/>
    <w:rsid w:val="000B7FED"/>
    <w:rsid w:val="000C038A"/>
    <w:rsid w:val="000C6598"/>
    <w:rsid w:val="000C7DE2"/>
    <w:rsid w:val="000E268E"/>
    <w:rsid w:val="000E2AF1"/>
    <w:rsid w:val="000E31D5"/>
    <w:rsid w:val="00122AFD"/>
    <w:rsid w:val="00130CFB"/>
    <w:rsid w:val="001431FF"/>
    <w:rsid w:val="00145D43"/>
    <w:rsid w:val="00162CAA"/>
    <w:rsid w:val="001804E7"/>
    <w:rsid w:val="00181D3B"/>
    <w:rsid w:val="00192C46"/>
    <w:rsid w:val="001956BF"/>
    <w:rsid w:val="001A08B3"/>
    <w:rsid w:val="001A6796"/>
    <w:rsid w:val="001A7B60"/>
    <w:rsid w:val="001B34E8"/>
    <w:rsid w:val="001B52F0"/>
    <w:rsid w:val="001B7A65"/>
    <w:rsid w:val="001C63D0"/>
    <w:rsid w:val="001E005B"/>
    <w:rsid w:val="001E41F3"/>
    <w:rsid w:val="001E65F2"/>
    <w:rsid w:val="0026004D"/>
    <w:rsid w:val="00263A5D"/>
    <w:rsid w:val="002640DD"/>
    <w:rsid w:val="00265753"/>
    <w:rsid w:val="00271A4B"/>
    <w:rsid w:val="00273BE2"/>
    <w:rsid w:val="00275D12"/>
    <w:rsid w:val="002778A4"/>
    <w:rsid w:val="00277E92"/>
    <w:rsid w:val="002831F6"/>
    <w:rsid w:val="00284FEB"/>
    <w:rsid w:val="00285277"/>
    <w:rsid w:val="002860C4"/>
    <w:rsid w:val="002867F1"/>
    <w:rsid w:val="00295644"/>
    <w:rsid w:val="002A6670"/>
    <w:rsid w:val="002B5741"/>
    <w:rsid w:val="002C4C5F"/>
    <w:rsid w:val="002F45CF"/>
    <w:rsid w:val="002F72B6"/>
    <w:rsid w:val="0030271E"/>
    <w:rsid w:val="00305409"/>
    <w:rsid w:val="00313DA8"/>
    <w:rsid w:val="003156D7"/>
    <w:rsid w:val="00341B68"/>
    <w:rsid w:val="003455E2"/>
    <w:rsid w:val="00353519"/>
    <w:rsid w:val="003606CD"/>
    <w:rsid w:val="003608C8"/>
    <w:rsid w:val="003609EF"/>
    <w:rsid w:val="0036231A"/>
    <w:rsid w:val="00374DD4"/>
    <w:rsid w:val="003808E9"/>
    <w:rsid w:val="00385A11"/>
    <w:rsid w:val="00386DEC"/>
    <w:rsid w:val="00387046"/>
    <w:rsid w:val="00392484"/>
    <w:rsid w:val="003968D8"/>
    <w:rsid w:val="003A178D"/>
    <w:rsid w:val="003B40E1"/>
    <w:rsid w:val="003B79AF"/>
    <w:rsid w:val="003E1A36"/>
    <w:rsid w:val="003E2574"/>
    <w:rsid w:val="003E29E0"/>
    <w:rsid w:val="003E7D28"/>
    <w:rsid w:val="0040761D"/>
    <w:rsid w:val="00410371"/>
    <w:rsid w:val="004125D1"/>
    <w:rsid w:val="004242F1"/>
    <w:rsid w:val="00434C48"/>
    <w:rsid w:val="004401BC"/>
    <w:rsid w:val="0045085C"/>
    <w:rsid w:val="00452FDC"/>
    <w:rsid w:val="004639E3"/>
    <w:rsid w:val="0047578B"/>
    <w:rsid w:val="004758BB"/>
    <w:rsid w:val="00481CCC"/>
    <w:rsid w:val="0048764A"/>
    <w:rsid w:val="004A1F9C"/>
    <w:rsid w:val="004A6302"/>
    <w:rsid w:val="004B75B7"/>
    <w:rsid w:val="004C716F"/>
    <w:rsid w:val="004C7813"/>
    <w:rsid w:val="004D0927"/>
    <w:rsid w:val="004D3011"/>
    <w:rsid w:val="004D4266"/>
    <w:rsid w:val="004D6E51"/>
    <w:rsid w:val="004E6F85"/>
    <w:rsid w:val="004F12E6"/>
    <w:rsid w:val="004F1786"/>
    <w:rsid w:val="004F5E43"/>
    <w:rsid w:val="00504314"/>
    <w:rsid w:val="00513447"/>
    <w:rsid w:val="00514818"/>
    <w:rsid w:val="0051580D"/>
    <w:rsid w:val="00524056"/>
    <w:rsid w:val="00531363"/>
    <w:rsid w:val="00532BCE"/>
    <w:rsid w:val="00534350"/>
    <w:rsid w:val="00537FB7"/>
    <w:rsid w:val="00547111"/>
    <w:rsid w:val="0057390B"/>
    <w:rsid w:val="00592D74"/>
    <w:rsid w:val="0059727C"/>
    <w:rsid w:val="005C6A68"/>
    <w:rsid w:val="005D6731"/>
    <w:rsid w:val="005E2C44"/>
    <w:rsid w:val="005E65C0"/>
    <w:rsid w:val="00621188"/>
    <w:rsid w:val="006257ED"/>
    <w:rsid w:val="00625CC6"/>
    <w:rsid w:val="0062629D"/>
    <w:rsid w:val="006417C0"/>
    <w:rsid w:val="00641B4C"/>
    <w:rsid w:val="00641D7A"/>
    <w:rsid w:val="00660179"/>
    <w:rsid w:val="00665C26"/>
    <w:rsid w:val="00670F9E"/>
    <w:rsid w:val="006730BF"/>
    <w:rsid w:val="00677A1C"/>
    <w:rsid w:val="00677EFF"/>
    <w:rsid w:val="00695808"/>
    <w:rsid w:val="006A07DA"/>
    <w:rsid w:val="006A1F89"/>
    <w:rsid w:val="006B46FB"/>
    <w:rsid w:val="006C7ED0"/>
    <w:rsid w:val="006D18D3"/>
    <w:rsid w:val="006D5129"/>
    <w:rsid w:val="006E21FB"/>
    <w:rsid w:val="006F5542"/>
    <w:rsid w:val="0070388D"/>
    <w:rsid w:val="00706BCA"/>
    <w:rsid w:val="00735297"/>
    <w:rsid w:val="0074110E"/>
    <w:rsid w:val="00745433"/>
    <w:rsid w:val="007635AB"/>
    <w:rsid w:val="00764AAE"/>
    <w:rsid w:val="00775ACB"/>
    <w:rsid w:val="00792342"/>
    <w:rsid w:val="00793EC4"/>
    <w:rsid w:val="0079623F"/>
    <w:rsid w:val="007977A8"/>
    <w:rsid w:val="007A2C18"/>
    <w:rsid w:val="007B512A"/>
    <w:rsid w:val="007B7CEE"/>
    <w:rsid w:val="007C2097"/>
    <w:rsid w:val="007C50E1"/>
    <w:rsid w:val="007C71E0"/>
    <w:rsid w:val="007D5352"/>
    <w:rsid w:val="007D6A07"/>
    <w:rsid w:val="007F2012"/>
    <w:rsid w:val="007F7259"/>
    <w:rsid w:val="0080270A"/>
    <w:rsid w:val="00803648"/>
    <w:rsid w:val="008040A8"/>
    <w:rsid w:val="0080489B"/>
    <w:rsid w:val="0081086D"/>
    <w:rsid w:val="00826064"/>
    <w:rsid w:val="0082724E"/>
    <w:rsid w:val="0082759E"/>
    <w:rsid w:val="008279FA"/>
    <w:rsid w:val="00842E9B"/>
    <w:rsid w:val="008626E7"/>
    <w:rsid w:val="00870EE7"/>
    <w:rsid w:val="0087737C"/>
    <w:rsid w:val="00881457"/>
    <w:rsid w:val="008837FD"/>
    <w:rsid w:val="008863B9"/>
    <w:rsid w:val="008A3EA6"/>
    <w:rsid w:val="008A45A6"/>
    <w:rsid w:val="008F686C"/>
    <w:rsid w:val="00901CAF"/>
    <w:rsid w:val="00906141"/>
    <w:rsid w:val="009148DE"/>
    <w:rsid w:val="00914F3C"/>
    <w:rsid w:val="00922BFA"/>
    <w:rsid w:val="00941E30"/>
    <w:rsid w:val="00943339"/>
    <w:rsid w:val="00946561"/>
    <w:rsid w:val="009733BE"/>
    <w:rsid w:val="009748CA"/>
    <w:rsid w:val="009777D9"/>
    <w:rsid w:val="00991B88"/>
    <w:rsid w:val="009925C3"/>
    <w:rsid w:val="009A5753"/>
    <w:rsid w:val="009A579D"/>
    <w:rsid w:val="009B0FFA"/>
    <w:rsid w:val="009B162C"/>
    <w:rsid w:val="009B7E39"/>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72335"/>
    <w:rsid w:val="00A7671C"/>
    <w:rsid w:val="00A87BB1"/>
    <w:rsid w:val="00AA2A4E"/>
    <w:rsid w:val="00AA2CBC"/>
    <w:rsid w:val="00AA5DE5"/>
    <w:rsid w:val="00AB07E3"/>
    <w:rsid w:val="00AC1990"/>
    <w:rsid w:val="00AC5820"/>
    <w:rsid w:val="00AD1CD8"/>
    <w:rsid w:val="00AF1A6F"/>
    <w:rsid w:val="00B01526"/>
    <w:rsid w:val="00B04691"/>
    <w:rsid w:val="00B068A1"/>
    <w:rsid w:val="00B15BA9"/>
    <w:rsid w:val="00B15C76"/>
    <w:rsid w:val="00B176F5"/>
    <w:rsid w:val="00B258BB"/>
    <w:rsid w:val="00B3068D"/>
    <w:rsid w:val="00B35B56"/>
    <w:rsid w:val="00B37FE2"/>
    <w:rsid w:val="00B40223"/>
    <w:rsid w:val="00B51DB3"/>
    <w:rsid w:val="00B5405B"/>
    <w:rsid w:val="00B55111"/>
    <w:rsid w:val="00B661A1"/>
    <w:rsid w:val="00B67B97"/>
    <w:rsid w:val="00B867E1"/>
    <w:rsid w:val="00B968C8"/>
    <w:rsid w:val="00BA3EC5"/>
    <w:rsid w:val="00BA51D9"/>
    <w:rsid w:val="00BB228B"/>
    <w:rsid w:val="00BB5DFC"/>
    <w:rsid w:val="00BC04BD"/>
    <w:rsid w:val="00BC0E8C"/>
    <w:rsid w:val="00BD13D3"/>
    <w:rsid w:val="00BD279D"/>
    <w:rsid w:val="00BD6BB8"/>
    <w:rsid w:val="00BE4CA2"/>
    <w:rsid w:val="00BE558C"/>
    <w:rsid w:val="00BE57CD"/>
    <w:rsid w:val="00BE7A4F"/>
    <w:rsid w:val="00C008AD"/>
    <w:rsid w:val="00C12D73"/>
    <w:rsid w:val="00C160A6"/>
    <w:rsid w:val="00C20588"/>
    <w:rsid w:val="00C33231"/>
    <w:rsid w:val="00C40266"/>
    <w:rsid w:val="00C4196E"/>
    <w:rsid w:val="00C51224"/>
    <w:rsid w:val="00C605B9"/>
    <w:rsid w:val="00C60B82"/>
    <w:rsid w:val="00C62A0A"/>
    <w:rsid w:val="00C66BA2"/>
    <w:rsid w:val="00C743CA"/>
    <w:rsid w:val="00C80AF7"/>
    <w:rsid w:val="00C86F99"/>
    <w:rsid w:val="00C94792"/>
    <w:rsid w:val="00C95985"/>
    <w:rsid w:val="00C97301"/>
    <w:rsid w:val="00CA4EEF"/>
    <w:rsid w:val="00CB527E"/>
    <w:rsid w:val="00CC0276"/>
    <w:rsid w:val="00CC5026"/>
    <w:rsid w:val="00CC68D0"/>
    <w:rsid w:val="00CD6FD7"/>
    <w:rsid w:val="00CF18A6"/>
    <w:rsid w:val="00CF4A52"/>
    <w:rsid w:val="00CF516C"/>
    <w:rsid w:val="00D00D0C"/>
    <w:rsid w:val="00D01F77"/>
    <w:rsid w:val="00D03F02"/>
    <w:rsid w:val="00D03F9A"/>
    <w:rsid w:val="00D06D51"/>
    <w:rsid w:val="00D14B77"/>
    <w:rsid w:val="00D15E43"/>
    <w:rsid w:val="00D23592"/>
    <w:rsid w:val="00D24991"/>
    <w:rsid w:val="00D34D8A"/>
    <w:rsid w:val="00D50255"/>
    <w:rsid w:val="00D66520"/>
    <w:rsid w:val="00D66AE8"/>
    <w:rsid w:val="00D74635"/>
    <w:rsid w:val="00D92747"/>
    <w:rsid w:val="00D92CD7"/>
    <w:rsid w:val="00DA7595"/>
    <w:rsid w:val="00DB3D1B"/>
    <w:rsid w:val="00DC38D4"/>
    <w:rsid w:val="00DC58AF"/>
    <w:rsid w:val="00DC6555"/>
    <w:rsid w:val="00DD2CF6"/>
    <w:rsid w:val="00DD4B96"/>
    <w:rsid w:val="00DE34CF"/>
    <w:rsid w:val="00DE3CC1"/>
    <w:rsid w:val="00DF53A0"/>
    <w:rsid w:val="00DF7BB8"/>
    <w:rsid w:val="00E01321"/>
    <w:rsid w:val="00E029BD"/>
    <w:rsid w:val="00E13F3D"/>
    <w:rsid w:val="00E23990"/>
    <w:rsid w:val="00E32339"/>
    <w:rsid w:val="00E34898"/>
    <w:rsid w:val="00E41F36"/>
    <w:rsid w:val="00E45642"/>
    <w:rsid w:val="00E533D9"/>
    <w:rsid w:val="00E557B5"/>
    <w:rsid w:val="00E61B6E"/>
    <w:rsid w:val="00E67B4E"/>
    <w:rsid w:val="00E715EB"/>
    <w:rsid w:val="00E82D4D"/>
    <w:rsid w:val="00E85456"/>
    <w:rsid w:val="00EA154E"/>
    <w:rsid w:val="00EB09B7"/>
    <w:rsid w:val="00ED0EA9"/>
    <w:rsid w:val="00ED3898"/>
    <w:rsid w:val="00EE7D7C"/>
    <w:rsid w:val="00EF2B13"/>
    <w:rsid w:val="00F0614D"/>
    <w:rsid w:val="00F230C3"/>
    <w:rsid w:val="00F25D98"/>
    <w:rsid w:val="00F27401"/>
    <w:rsid w:val="00F300FB"/>
    <w:rsid w:val="00F3601F"/>
    <w:rsid w:val="00F41DF3"/>
    <w:rsid w:val="00F8390E"/>
    <w:rsid w:val="00F93A68"/>
    <w:rsid w:val="00FA3DBF"/>
    <w:rsid w:val="00FB6386"/>
    <w:rsid w:val="00FD4FF9"/>
    <w:rsid w:val="00FF1E4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42A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5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NormalWeb">
    <w:name w:val="Normal (Web)"/>
    <w:basedOn w:val="Normal"/>
    <w:uiPriority w:val="99"/>
    <w:semiHidden/>
    <w:unhideWhenUsed/>
    <w:rsid w:val="00D00D0C"/>
    <w:pPr>
      <w:spacing w:before="100" w:beforeAutospacing="1" w:after="100" w:afterAutospacing="1"/>
    </w:pPr>
    <w:rPr>
      <w:sz w:val="24"/>
      <w:szCs w:val="24"/>
      <w:lang w:val="en-US" w:eastAsia="zh-CN"/>
    </w:rPr>
  </w:style>
  <w:style w:type="paragraph" w:styleId="ListParagraph">
    <w:name w:val="List Paragraph"/>
    <w:basedOn w:val="Normal"/>
    <w:uiPriority w:val="34"/>
    <w:qFormat/>
    <w:rsid w:val="0057390B"/>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63D4A-C9CF-4837-9206-78F5340A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2893</Words>
  <Characters>16494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10</cp:revision>
  <cp:lastPrinted>1899-12-31T23:00:00Z</cp:lastPrinted>
  <dcterms:created xsi:type="dcterms:W3CDTF">2021-09-30T04:24:00Z</dcterms:created>
  <dcterms:modified xsi:type="dcterms:W3CDTF">2021-10-06T21:40:00Z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(3)fCfeatWzscZ7Fl3Ihr82x0PcT2dldrsz4naqSSDBtggqObJcQbBWR2/AdFjnoR6F82AUGBtd
ydjMLrE0G7JnwXqZjP3dtzSzYyYsazzieOdcJ+gU8CZqO8XEVWREmULcXs3QMUhyqwy3uRAS
StPD+mp0l+sG2sCT9mBwKZ3cufyUT9PmwtvQLV7SgVpckW9+okL9aLJcM3BE7j7yz3rz1Fvj
DnczaB+LEsK8yKIv/c</vt:lpwstr>
  </property>
  <property fmtid="{D5CDD505-2E9C-101B-9397-08002B2CF9AE}" pid="22" name="_2015_ms_pID_7253431">
    <vt:lpwstr>LQnuZdXWAl3d8T6n4dbMmLsjbn9WyA7xUZ3D+DpMbovccUGmlr9Dby
e8clgCU+Yb46OeTR5b4uwhONM9+otqEo+Vb0+4892IjyS3t222FvhhRQNVMd7O6CWlRDKPJf
xYiblvLW7kEmYnAkzl0FsY3Ia0wpAMoKxLKigjAliZQ/HtUN4zexhagHoN+Qc9qXiLKFNsIs
g8xnEiE9Nw6I7S23CKrga3XPCWCN59EhAeeF</vt:lpwstr>
  </property>
  <property fmtid="{D5CDD505-2E9C-101B-9397-08002B2CF9AE}" pid="23" name="_2015_ms_pID_7253432">
    <vt:lpwstr>+dGIT8pcgJOTDDqNTqWU7EI=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1632865233</vt:lpwstr>
  </property>
</Properties>
</file>